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B12BC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E8AAF6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9770A74" w14:textId="4F55FC0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41DFA">
        <w:rPr>
          <w:rFonts w:ascii="Corbel" w:eastAsia="Corbel" w:hAnsi="Corbel" w:cs="Corbel"/>
          <w:i/>
          <w:sz w:val="24"/>
        </w:rPr>
        <w:t>202</w:t>
      </w:r>
      <w:r w:rsidR="00E316E1">
        <w:rPr>
          <w:rFonts w:ascii="Corbel" w:eastAsia="Corbel" w:hAnsi="Corbel" w:cs="Corbel"/>
          <w:i/>
          <w:sz w:val="24"/>
        </w:rPr>
        <w:t>2</w:t>
      </w:r>
      <w:r w:rsidR="00041DFA">
        <w:rPr>
          <w:rFonts w:ascii="Corbel" w:eastAsia="Corbel" w:hAnsi="Corbel" w:cs="Corbel"/>
          <w:i/>
          <w:sz w:val="24"/>
        </w:rPr>
        <w:t>-202</w:t>
      </w:r>
      <w:r w:rsidR="00E316E1">
        <w:rPr>
          <w:rFonts w:ascii="Corbel" w:eastAsia="Corbel" w:hAnsi="Corbel" w:cs="Corbel"/>
          <w:i/>
          <w:sz w:val="24"/>
        </w:rPr>
        <w:t>5</w:t>
      </w:r>
    </w:p>
    <w:p w14:paraId="66D90BC2" w14:textId="20734A84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041DFA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FA508FD" w14:textId="58F47BE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00041DFA">
        <w:rPr>
          <w:rFonts w:ascii="Corbel" w:hAnsi="Corbel"/>
          <w:sz w:val="20"/>
          <w:szCs w:val="20"/>
        </w:rPr>
        <w:t xml:space="preserve"> </w:t>
      </w:r>
      <w:r w:rsidR="00041DFA">
        <w:rPr>
          <w:rFonts w:ascii="Corbel" w:eastAsia="Corbel" w:hAnsi="Corbel" w:cs="Corbel"/>
          <w:sz w:val="24"/>
        </w:rPr>
        <w:t>202</w:t>
      </w:r>
      <w:r w:rsidR="00E316E1">
        <w:rPr>
          <w:rFonts w:ascii="Corbel" w:eastAsia="Corbel" w:hAnsi="Corbel" w:cs="Corbel"/>
          <w:sz w:val="24"/>
        </w:rPr>
        <w:t>2</w:t>
      </w:r>
      <w:r w:rsidR="00041DFA">
        <w:rPr>
          <w:rFonts w:ascii="Corbel" w:eastAsia="Corbel" w:hAnsi="Corbel" w:cs="Corbel"/>
          <w:sz w:val="24"/>
        </w:rPr>
        <w:t>/202</w:t>
      </w:r>
      <w:r w:rsidR="00E316E1">
        <w:rPr>
          <w:rFonts w:ascii="Corbel" w:eastAsia="Corbel" w:hAnsi="Corbel" w:cs="Corbel"/>
          <w:sz w:val="24"/>
        </w:rPr>
        <w:t>3</w:t>
      </w:r>
    </w:p>
    <w:p w14:paraId="6956A0E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B66E92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3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6240"/>
      </w:tblGrid>
      <w:tr w:rsidR="0085747A" w:rsidRPr="009C54AE" w14:paraId="1616CA05" w14:textId="77777777" w:rsidTr="076F3D20">
        <w:tc>
          <w:tcPr>
            <w:tcW w:w="3148" w:type="dxa"/>
            <w:vAlign w:val="center"/>
          </w:tcPr>
          <w:p w14:paraId="760C2C7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240" w:type="dxa"/>
            <w:vAlign w:val="center"/>
          </w:tcPr>
          <w:p w14:paraId="4C1328F3" w14:textId="77777777" w:rsidR="0085747A" w:rsidRPr="00041DFA" w:rsidRDefault="00DC6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41DFA">
              <w:rPr>
                <w:rFonts w:ascii="Corbel" w:hAnsi="Corbel"/>
                <w:sz w:val="24"/>
                <w:szCs w:val="24"/>
              </w:rPr>
              <w:t>Pedagogika społeczna</w:t>
            </w:r>
          </w:p>
        </w:tc>
      </w:tr>
      <w:tr w:rsidR="0085747A" w:rsidRPr="009C54AE" w14:paraId="5C77E282" w14:textId="77777777" w:rsidTr="076F3D20">
        <w:trPr>
          <w:trHeight w:val="320"/>
        </w:trPr>
        <w:tc>
          <w:tcPr>
            <w:tcW w:w="3148" w:type="dxa"/>
            <w:vAlign w:val="center"/>
          </w:tcPr>
          <w:p w14:paraId="0350F03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240" w:type="dxa"/>
            <w:vAlign w:val="center"/>
          </w:tcPr>
          <w:p w14:paraId="531B617D" w14:textId="73817B81" w:rsidR="0085747A" w:rsidRPr="00DC69D6" w:rsidRDefault="00DC69D6" w:rsidP="00DC69D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P1S[1]O_</w:t>
            </w:r>
            <w:r w:rsidR="002E174A">
              <w:rPr>
                <w:rFonts w:cs="Calibri"/>
                <w:color w:val="000000"/>
              </w:rPr>
              <w:t>0</w:t>
            </w:r>
            <w:r>
              <w:rPr>
                <w:rFonts w:cs="Calibri"/>
                <w:color w:val="000000"/>
              </w:rPr>
              <w:t>7</w:t>
            </w:r>
          </w:p>
        </w:tc>
      </w:tr>
      <w:tr w:rsidR="0085747A" w:rsidRPr="009C54AE" w14:paraId="15A74F5D" w14:textId="77777777" w:rsidTr="076F3D20">
        <w:tc>
          <w:tcPr>
            <w:tcW w:w="3148" w:type="dxa"/>
            <w:vAlign w:val="center"/>
          </w:tcPr>
          <w:p w14:paraId="7E398DD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240" w:type="dxa"/>
            <w:vAlign w:val="center"/>
          </w:tcPr>
          <w:p w14:paraId="01041BB3" w14:textId="77777777" w:rsidR="0085747A" w:rsidRPr="009C54AE" w:rsidRDefault="00DC6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5D93AAD" w14:textId="77777777" w:rsidTr="076F3D20">
        <w:tc>
          <w:tcPr>
            <w:tcW w:w="3148" w:type="dxa"/>
            <w:vAlign w:val="center"/>
          </w:tcPr>
          <w:p w14:paraId="4E9C52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240" w:type="dxa"/>
            <w:vAlign w:val="center"/>
          </w:tcPr>
          <w:p w14:paraId="5E080CA0" w14:textId="3C255C56" w:rsidR="0085747A" w:rsidRPr="009C54AE" w:rsidRDefault="00C96F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6F50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451CD04A" w14:textId="77777777" w:rsidTr="076F3D20">
        <w:tc>
          <w:tcPr>
            <w:tcW w:w="3148" w:type="dxa"/>
            <w:vAlign w:val="center"/>
          </w:tcPr>
          <w:p w14:paraId="29ACF5E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240" w:type="dxa"/>
            <w:vAlign w:val="center"/>
          </w:tcPr>
          <w:p w14:paraId="6B62B73F" w14:textId="77777777" w:rsidR="0085747A" w:rsidRPr="009C54AE" w:rsidRDefault="00DC6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2B8C94F9" w14:textId="77777777" w:rsidTr="076F3D20">
        <w:tc>
          <w:tcPr>
            <w:tcW w:w="3148" w:type="dxa"/>
            <w:vAlign w:val="center"/>
          </w:tcPr>
          <w:p w14:paraId="7D6F900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240" w:type="dxa"/>
            <w:vAlign w:val="center"/>
          </w:tcPr>
          <w:p w14:paraId="3BF4707F" w14:textId="77777777" w:rsidR="0085747A" w:rsidRPr="009C54AE" w:rsidRDefault="00DC6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0EF1ED99" w14:textId="77777777" w:rsidTr="076F3D20">
        <w:tc>
          <w:tcPr>
            <w:tcW w:w="3148" w:type="dxa"/>
            <w:vAlign w:val="center"/>
          </w:tcPr>
          <w:p w14:paraId="4B3BF0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240" w:type="dxa"/>
            <w:vAlign w:val="center"/>
          </w:tcPr>
          <w:p w14:paraId="557F47CA" w14:textId="77777777" w:rsidR="0085747A" w:rsidRPr="009C54AE" w:rsidRDefault="00DC6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D486FFC" w14:textId="77777777" w:rsidTr="076F3D20">
        <w:tc>
          <w:tcPr>
            <w:tcW w:w="3148" w:type="dxa"/>
            <w:vAlign w:val="center"/>
          </w:tcPr>
          <w:p w14:paraId="7234B8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240" w:type="dxa"/>
            <w:vAlign w:val="center"/>
          </w:tcPr>
          <w:p w14:paraId="6B9925B5" w14:textId="77777777" w:rsidR="0085747A" w:rsidRPr="009C54AE" w:rsidRDefault="00DC6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2E5E8ED" w14:textId="77777777" w:rsidTr="076F3D20">
        <w:tc>
          <w:tcPr>
            <w:tcW w:w="3148" w:type="dxa"/>
            <w:vAlign w:val="center"/>
          </w:tcPr>
          <w:p w14:paraId="0EFD11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240" w:type="dxa"/>
            <w:vAlign w:val="center"/>
          </w:tcPr>
          <w:p w14:paraId="1D9B1E4B" w14:textId="77777777" w:rsidR="0085747A" w:rsidRPr="009C54AE" w:rsidRDefault="00DC6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</w:t>
            </w:r>
          </w:p>
        </w:tc>
      </w:tr>
      <w:tr w:rsidR="0085747A" w:rsidRPr="009C54AE" w14:paraId="1C56167D" w14:textId="77777777" w:rsidTr="076F3D20">
        <w:tc>
          <w:tcPr>
            <w:tcW w:w="3148" w:type="dxa"/>
            <w:vAlign w:val="center"/>
          </w:tcPr>
          <w:p w14:paraId="2925C9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240" w:type="dxa"/>
            <w:vAlign w:val="center"/>
          </w:tcPr>
          <w:p w14:paraId="29AE3C90" w14:textId="77777777" w:rsidR="0085747A" w:rsidRPr="009C54AE" w:rsidRDefault="00DC6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923D7D" w:rsidRPr="009C54AE" w14:paraId="618AB5D8" w14:textId="77777777" w:rsidTr="076F3D20">
        <w:tc>
          <w:tcPr>
            <w:tcW w:w="3148" w:type="dxa"/>
            <w:vAlign w:val="center"/>
          </w:tcPr>
          <w:p w14:paraId="2DA9796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240" w:type="dxa"/>
            <w:vAlign w:val="center"/>
          </w:tcPr>
          <w:p w14:paraId="59A31C8A" w14:textId="77777777" w:rsidR="00923D7D" w:rsidRPr="009C54AE" w:rsidRDefault="00DC6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F2C1C88" w14:textId="77777777" w:rsidTr="076F3D20">
        <w:tc>
          <w:tcPr>
            <w:tcW w:w="3148" w:type="dxa"/>
            <w:vAlign w:val="center"/>
          </w:tcPr>
          <w:p w14:paraId="216F05E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240" w:type="dxa"/>
            <w:vAlign w:val="center"/>
          </w:tcPr>
          <w:p w14:paraId="3B4207A5" w14:textId="2F7A4762" w:rsidR="0085747A" w:rsidRPr="009C54AE" w:rsidRDefault="003C1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Jolanta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Szempruch</w:t>
            </w:r>
            <w:proofErr w:type="spellEnd"/>
          </w:p>
        </w:tc>
      </w:tr>
      <w:tr w:rsidR="0085747A" w:rsidRPr="009C54AE" w14:paraId="55FCAF6C" w14:textId="77777777" w:rsidTr="076F3D20">
        <w:tc>
          <w:tcPr>
            <w:tcW w:w="3148" w:type="dxa"/>
            <w:vAlign w:val="center"/>
          </w:tcPr>
          <w:p w14:paraId="0A4F74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240" w:type="dxa"/>
            <w:vAlign w:val="center"/>
          </w:tcPr>
          <w:p w14:paraId="2529F730" w14:textId="011139B2" w:rsidR="0085747A" w:rsidRPr="009C54AE" w:rsidRDefault="00E027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Jolanta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Szempruch</w:t>
            </w:r>
            <w:proofErr w:type="spellEnd"/>
          </w:p>
        </w:tc>
      </w:tr>
    </w:tbl>
    <w:p w14:paraId="59E2AAE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19E052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38281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851"/>
        <w:gridCol w:w="801"/>
        <w:gridCol w:w="821"/>
        <w:gridCol w:w="763"/>
        <w:gridCol w:w="948"/>
        <w:gridCol w:w="1189"/>
        <w:gridCol w:w="1335"/>
      </w:tblGrid>
      <w:tr w:rsidR="00015B8F" w:rsidRPr="009C54AE" w14:paraId="5F30B3C1" w14:textId="77777777" w:rsidTr="076F3D20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F246" w14:textId="77777777" w:rsidR="00015B8F" w:rsidRDefault="00015B8F" w:rsidP="00041D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5C62611" w14:textId="77777777" w:rsidR="00015B8F" w:rsidRPr="009C54AE" w:rsidRDefault="002B5EA0" w:rsidP="00041D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54AE" w14:textId="77777777" w:rsidR="00015B8F" w:rsidRPr="009C54AE" w:rsidRDefault="00015B8F" w:rsidP="00041D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96BD" w14:textId="77777777" w:rsidR="00015B8F" w:rsidRPr="009C54AE" w:rsidRDefault="00015B8F" w:rsidP="00041D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B07F" w14:textId="77777777" w:rsidR="00015B8F" w:rsidRPr="009C54AE" w:rsidRDefault="00015B8F" w:rsidP="00041D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B7D3" w14:textId="77777777" w:rsidR="00015B8F" w:rsidRPr="009C54AE" w:rsidRDefault="00015B8F" w:rsidP="00041D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02A1" w14:textId="77777777" w:rsidR="00015B8F" w:rsidRPr="009C54AE" w:rsidRDefault="00015B8F" w:rsidP="00041D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A053" w14:textId="77777777" w:rsidR="00015B8F" w:rsidRPr="009C54AE" w:rsidRDefault="00015B8F" w:rsidP="00041D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4EB8" w14:textId="77777777" w:rsidR="00015B8F" w:rsidRPr="009C54AE" w:rsidRDefault="00015B8F" w:rsidP="00041D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B605" w14:textId="77777777" w:rsidR="00015B8F" w:rsidRPr="009C54AE" w:rsidRDefault="00015B8F" w:rsidP="00041D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BB1A" w14:textId="77777777" w:rsidR="00015B8F" w:rsidRPr="009C54AE" w:rsidRDefault="00015B8F" w:rsidP="00041DF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CD565E0" w14:textId="77777777" w:rsidTr="076F3D20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CEC0" w14:textId="77777777" w:rsidR="00015B8F" w:rsidRPr="009C54AE" w:rsidRDefault="00DC69D6" w:rsidP="00041D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7B35" w14:textId="77777777" w:rsidR="00015B8F" w:rsidRPr="009C54AE" w:rsidRDefault="00DC69D6" w:rsidP="00041D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89D4" w14:textId="77777777" w:rsidR="00015B8F" w:rsidRPr="009C54AE" w:rsidRDefault="00DC69D6" w:rsidP="00041D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614F" w14:textId="77777777" w:rsidR="00015B8F" w:rsidRPr="009C54AE" w:rsidRDefault="00015B8F" w:rsidP="00041D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DEA0" w14:textId="77777777" w:rsidR="00015B8F" w:rsidRPr="009C54AE" w:rsidRDefault="00015B8F" w:rsidP="00041D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928A" w14:textId="77777777" w:rsidR="00015B8F" w:rsidRPr="009C54AE" w:rsidRDefault="00015B8F" w:rsidP="00041D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9FFB" w14:textId="77777777" w:rsidR="00015B8F" w:rsidRPr="009C54AE" w:rsidRDefault="00015B8F" w:rsidP="00041D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56F2" w14:textId="77777777" w:rsidR="00015B8F" w:rsidRPr="009C54AE" w:rsidRDefault="00015B8F" w:rsidP="00041D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5803" w14:textId="77777777" w:rsidR="00015B8F" w:rsidRPr="009C54AE" w:rsidRDefault="00015B8F" w:rsidP="00041D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1340" w14:textId="77777777" w:rsidR="00015B8F" w:rsidRPr="009C54AE" w:rsidRDefault="00DC69D6" w:rsidP="00041D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1B2244F" w14:textId="77777777" w:rsidR="00923D7D" w:rsidRPr="009C54AE" w:rsidRDefault="00923D7D" w:rsidP="00FB498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A27ADB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F3EFB3F" w14:textId="1E979845" w:rsidR="0085747A" w:rsidRPr="009C54AE" w:rsidRDefault="46F14B84" w:rsidP="0406FAA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406FAA8">
        <w:rPr>
          <w:rFonts w:ascii="Corbel" w:hAnsi="Corbel"/>
          <w:b w:val="0"/>
          <w:smallCaps w:val="0"/>
        </w:rPr>
        <w:t xml:space="preserve">x </w:t>
      </w:r>
      <w:r w:rsidR="0085747A" w:rsidRPr="0406FAA8">
        <w:rPr>
          <w:rFonts w:ascii="Corbel" w:hAnsi="Corbel"/>
          <w:b w:val="0"/>
          <w:smallCaps w:val="0"/>
        </w:rPr>
        <w:t xml:space="preserve">zajęcia w formie tradycyjnej </w:t>
      </w:r>
    </w:p>
    <w:p w14:paraId="2E39969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5254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B7EB1D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F150D95" w14:textId="77777777" w:rsidR="00041DFA" w:rsidRDefault="00041DF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788A73" w14:textId="7FFBEF37" w:rsidR="00E960BB" w:rsidRDefault="00973F1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7959AAD7" w14:textId="77777777" w:rsidR="00041DFA" w:rsidRDefault="00041DF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642A5A" w14:textId="65B7100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AEEC2F8" w14:textId="77777777" w:rsidR="00041DFA" w:rsidRPr="009C54AE" w:rsidRDefault="00041DF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C6A75A" w14:textId="77777777" w:rsidTr="00745302">
        <w:tc>
          <w:tcPr>
            <w:tcW w:w="9670" w:type="dxa"/>
          </w:tcPr>
          <w:p w14:paraId="12B9B0F7" w14:textId="5ECF9959" w:rsidR="0085747A" w:rsidRPr="009C54AE" w:rsidRDefault="00C3475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przedmiotów</w:t>
            </w:r>
            <w:r w:rsidR="009A1F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wiedza o społeczeństwie, historia na poziomie szkoły ponadpodstawowej</w:t>
            </w:r>
          </w:p>
        </w:tc>
      </w:tr>
    </w:tbl>
    <w:p w14:paraId="780F2DA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7011DE" w14:textId="77777777" w:rsidR="00C96F50" w:rsidRDefault="00C96F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57CA44" w14:textId="56A26E58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7F7881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2DB2A7" w14:textId="77777777" w:rsidR="0085747A" w:rsidRPr="005A5AE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A5AE6">
        <w:rPr>
          <w:rFonts w:ascii="Corbel" w:hAnsi="Corbel"/>
          <w:sz w:val="24"/>
          <w:szCs w:val="24"/>
        </w:rPr>
        <w:t xml:space="preserve">3.1 </w:t>
      </w:r>
      <w:r w:rsidR="00C05F44" w:rsidRPr="005A5AE6">
        <w:rPr>
          <w:rFonts w:ascii="Corbel" w:hAnsi="Corbel"/>
          <w:sz w:val="24"/>
          <w:szCs w:val="24"/>
        </w:rPr>
        <w:t>Cele przedmiotu</w:t>
      </w:r>
    </w:p>
    <w:p w14:paraId="2A2B7CA6" w14:textId="77777777" w:rsidR="00F83B28" w:rsidRPr="005A5AE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5A5AE6" w14:paraId="35D84DAA" w14:textId="77777777" w:rsidTr="00923D7D">
        <w:tc>
          <w:tcPr>
            <w:tcW w:w="851" w:type="dxa"/>
            <w:vAlign w:val="center"/>
          </w:tcPr>
          <w:p w14:paraId="6159A6D2" w14:textId="77777777" w:rsidR="0085747A" w:rsidRPr="005A5AE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AE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761C12C" w14:textId="77777777" w:rsidR="005A5AE6" w:rsidRPr="005A5AE6" w:rsidRDefault="005A5AE6" w:rsidP="005A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Zapoznanie z: teoretyczno-metodologicznymi aspektami pedagogiki</w:t>
            </w:r>
          </w:p>
          <w:p w14:paraId="0C3C8AA2" w14:textId="77777777" w:rsidR="005A5AE6" w:rsidRPr="005A5AE6" w:rsidRDefault="005A5AE6" w:rsidP="005A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społecznej, głównymi typami środowisk wychowawczych i dokonującymi</w:t>
            </w:r>
          </w:p>
          <w:p w14:paraId="099F0D92" w14:textId="74A8F05F" w:rsidR="0085747A" w:rsidRPr="005A5AE6" w:rsidRDefault="005A5AE6" w:rsidP="005A5AE6">
            <w:pPr>
              <w:rPr>
                <w:rFonts w:ascii="Corbel" w:hAnsi="Corbel" w:cs="Calibri"/>
                <w:color w:val="000000"/>
              </w:rPr>
            </w:pP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się w nich procesami</w:t>
            </w:r>
            <w:r w:rsidR="00033B18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85747A" w:rsidRPr="005A5AE6" w14:paraId="540D2E18" w14:textId="77777777" w:rsidTr="00923D7D">
        <w:tc>
          <w:tcPr>
            <w:tcW w:w="851" w:type="dxa"/>
            <w:vAlign w:val="center"/>
          </w:tcPr>
          <w:p w14:paraId="4628525E" w14:textId="77777777" w:rsidR="0085747A" w:rsidRPr="005A5AE6" w:rsidRDefault="005A5AE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3ECB14C" w14:textId="77777777" w:rsidR="005A5AE6" w:rsidRPr="005A5AE6" w:rsidRDefault="005A5AE6" w:rsidP="005A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Rozwijanie umiejętności krytycznej oceny rzeczywistości społeczno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- </w:t>
            </w: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wychowawczej,</w:t>
            </w:r>
          </w:p>
          <w:p w14:paraId="7CDD6233" w14:textId="4A5F9DAB" w:rsidR="0085747A" w:rsidRPr="005A5AE6" w:rsidRDefault="005A5AE6" w:rsidP="0003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w oparciu o zdobytą wiedzę , oraz dostrzegania</w:t>
            </w:r>
            <w:r w:rsidR="00033B18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5A5AE6">
              <w:rPr>
                <w:rFonts w:ascii="Corbel" w:hAnsi="Corbel" w:cs="DejaVuSans"/>
                <w:sz w:val="24"/>
                <w:szCs w:val="24"/>
              </w:rPr>
              <w:t>zasadności podejmowania zmian i działań pedagoga społecznego</w:t>
            </w:r>
            <w:r w:rsidR="00033B18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85747A" w:rsidRPr="005A5AE6" w14:paraId="39EB2304" w14:textId="77777777" w:rsidTr="00923D7D">
        <w:tc>
          <w:tcPr>
            <w:tcW w:w="851" w:type="dxa"/>
            <w:vAlign w:val="center"/>
          </w:tcPr>
          <w:p w14:paraId="18AE3A65" w14:textId="77777777" w:rsidR="0085747A" w:rsidRPr="005A5AE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5AE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A5AE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3C00E23" w14:textId="42FAC8F5" w:rsidR="0085747A" w:rsidRPr="005A5AE6" w:rsidRDefault="005A5AE6" w:rsidP="00033B1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Kształtowanie świadomości znaczenia wiedzy z pedagogiki społecznej</w:t>
            </w:r>
            <w:r w:rsidR="00033B18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dla rozwoju środowisk i projektowania działań zawodowych oraz</w:t>
            </w:r>
            <w:r w:rsidR="00033B18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kształtowanie krytycznej i etycznej postawy w przyszłej pracy</w:t>
            </w:r>
            <w:r w:rsidR="00033B18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5A5AE6">
              <w:rPr>
                <w:rFonts w:ascii="Corbel" w:hAnsi="Corbel" w:cs="DejaVuSans"/>
                <w:sz w:val="24"/>
                <w:szCs w:val="24"/>
              </w:rPr>
              <w:t xml:space="preserve">zawodowej, gotowości do </w:t>
            </w:r>
            <w:r w:rsidR="00E027FB">
              <w:rPr>
                <w:rFonts w:ascii="Corbel" w:hAnsi="Corbel" w:cs="DejaVuSans"/>
                <w:sz w:val="24"/>
                <w:szCs w:val="24"/>
              </w:rPr>
              <w:t xml:space="preserve">doskonalenia się i </w:t>
            </w:r>
            <w:proofErr w:type="spellStart"/>
            <w:r w:rsidR="00E027FB">
              <w:rPr>
                <w:rFonts w:ascii="Corbel" w:hAnsi="Corbel" w:cs="DejaVuSans"/>
                <w:sz w:val="24"/>
                <w:szCs w:val="24"/>
              </w:rPr>
              <w:t>autorozwoju</w:t>
            </w:r>
            <w:proofErr w:type="spellEnd"/>
            <w:r w:rsidR="00033B18">
              <w:rPr>
                <w:rFonts w:ascii="Corbel" w:hAnsi="Corbel" w:cs="DejaVuSans"/>
                <w:b/>
                <w:sz w:val="24"/>
                <w:szCs w:val="24"/>
              </w:rPr>
              <w:t>.</w:t>
            </w:r>
          </w:p>
        </w:tc>
      </w:tr>
    </w:tbl>
    <w:p w14:paraId="0CAB23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C713D3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406FAA8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0406FAA8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0406FAA8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0406FAA8">
        <w:rPr>
          <w:rFonts w:ascii="Corbel" w:hAnsi="Corbel"/>
          <w:b/>
          <w:bCs/>
          <w:sz w:val="24"/>
          <w:szCs w:val="24"/>
        </w:rPr>
        <w:t>dla przedmiotu</w:t>
      </w:r>
      <w:r w:rsidR="00445970" w:rsidRPr="0406FAA8">
        <w:rPr>
          <w:rFonts w:ascii="Corbel" w:hAnsi="Corbel"/>
          <w:sz w:val="24"/>
          <w:szCs w:val="24"/>
        </w:rPr>
        <w:t xml:space="preserve"> </w:t>
      </w:r>
    </w:p>
    <w:p w14:paraId="3F45D5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B2ACAE6" w14:textId="77777777" w:rsidTr="0071620A">
        <w:tc>
          <w:tcPr>
            <w:tcW w:w="1701" w:type="dxa"/>
            <w:vAlign w:val="center"/>
          </w:tcPr>
          <w:p w14:paraId="750EE3C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4616D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6E85C5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F7658E3" w14:textId="77777777" w:rsidTr="005E6E85">
        <w:tc>
          <w:tcPr>
            <w:tcW w:w="1701" w:type="dxa"/>
          </w:tcPr>
          <w:p w14:paraId="03B69E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FF95ECD" w14:textId="38B62E46" w:rsidR="0085747A" w:rsidRPr="00EE6493" w:rsidRDefault="00EC7A93" w:rsidP="00EE649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Student ma wiedzę na temat </w:t>
            </w:r>
            <w:r w:rsidR="00C3475E">
              <w:rPr>
                <w:rFonts w:cs="Calibri"/>
                <w:color w:val="000000"/>
              </w:rPr>
              <w:t>prawidłowości i zaburze</w:t>
            </w:r>
            <w:r w:rsidR="00874D40">
              <w:rPr>
                <w:rFonts w:cs="Calibri"/>
                <w:color w:val="000000"/>
              </w:rPr>
              <w:t>ń</w:t>
            </w:r>
            <w:r w:rsidR="00C3475E">
              <w:rPr>
                <w:rFonts w:cs="Calibri"/>
                <w:color w:val="000000"/>
              </w:rPr>
              <w:t xml:space="preserve"> więzi społecznych w środowisku lokalnym, w szczególności ich dysfunkcj</w:t>
            </w:r>
            <w:r w:rsidR="00DB13D6">
              <w:rPr>
                <w:rFonts w:cs="Calibri"/>
                <w:color w:val="000000"/>
              </w:rPr>
              <w:t>i</w:t>
            </w:r>
            <w:r w:rsidR="00C3475E">
              <w:rPr>
                <w:rFonts w:cs="Calibri"/>
                <w:color w:val="000000"/>
              </w:rPr>
              <w:t xml:space="preserve"> </w:t>
            </w:r>
            <w:r w:rsidR="009B4D32">
              <w:rPr>
                <w:rFonts w:cs="Calibri"/>
                <w:color w:val="000000"/>
              </w:rPr>
              <w:t>oraz mechanizm</w:t>
            </w:r>
            <w:r w:rsidR="00DB13D6">
              <w:rPr>
                <w:rFonts w:cs="Calibri"/>
                <w:color w:val="000000"/>
              </w:rPr>
              <w:t>ów</w:t>
            </w:r>
            <w:r w:rsidR="009B4D32">
              <w:rPr>
                <w:rFonts w:cs="Calibri"/>
                <w:color w:val="000000"/>
              </w:rPr>
              <w:t xml:space="preserve"> funkcjonowania człowieka w strukturach społecznych i instytucjach życia publicznego</w:t>
            </w:r>
          </w:p>
        </w:tc>
        <w:tc>
          <w:tcPr>
            <w:tcW w:w="1873" w:type="dxa"/>
          </w:tcPr>
          <w:p w14:paraId="6CB6A221" w14:textId="77777777" w:rsidR="009B4D32" w:rsidRDefault="00C3475E" w:rsidP="009B4D3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K_W05</w:t>
            </w:r>
            <w:r w:rsidR="009B4D32">
              <w:rPr>
                <w:rFonts w:cs="Calibri"/>
                <w:color w:val="000000"/>
              </w:rPr>
              <w:t>, K_W08</w:t>
            </w:r>
          </w:p>
          <w:p w14:paraId="3576CD04" w14:textId="77777777" w:rsidR="00C3475E" w:rsidRDefault="00C3475E" w:rsidP="00C3475E">
            <w:pPr>
              <w:rPr>
                <w:rFonts w:cs="Calibri"/>
                <w:color w:val="000000"/>
              </w:rPr>
            </w:pPr>
          </w:p>
          <w:p w14:paraId="29A3E4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0707FB0B" w14:textId="77777777" w:rsidTr="005E6E85">
        <w:tc>
          <w:tcPr>
            <w:tcW w:w="1701" w:type="dxa"/>
          </w:tcPr>
          <w:p w14:paraId="4A3CC6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3693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B4D32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189A9B2B" w14:textId="036DAE0E" w:rsidR="0085747A" w:rsidRPr="00EE6493" w:rsidRDefault="00445289" w:rsidP="00EE649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Student</w:t>
            </w:r>
            <w:r w:rsidR="00841CBC">
              <w:rPr>
                <w:rFonts w:cs="Calibri"/>
                <w:color w:val="000000"/>
              </w:rPr>
              <w:t xml:space="preserve"> ma wiedzę na temat</w:t>
            </w:r>
            <w:r w:rsidR="00C3475E">
              <w:rPr>
                <w:rFonts w:cs="Calibri"/>
                <w:color w:val="000000"/>
              </w:rPr>
              <w:t xml:space="preserve"> przemian w obrębie systemów, instytucji i struktur społecznych oraz ich uwarunkowania i skutki; proce</w:t>
            </w:r>
            <w:r w:rsidR="00E55BD6">
              <w:rPr>
                <w:rFonts w:cs="Calibri"/>
                <w:color w:val="000000"/>
              </w:rPr>
              <w:t>sów</w:t>
            </w:r>
            <w:r w:rsidR="00C3475E">
              <w:rPr>
                <w:rFonts w:cs="Calibri"/>
                <w:color w:val="000000"/>
              </w:rPr>
              <w:t xml:space="preserve"> kształtowania się struktur i instytucji społecznych w tradycyjnych i współczesnych koncepcjach teoretycznych; struktur i zakres</w:t>
            </w:r>
            <w:r w:rsidR="00A911B2">
              <w:rPr>
                <w:rFonts w:cs="Calibri"/>
                <w:color w:val="000000"/>
              </w:rPr>
              <w:t>u</w:t>
            </w:r>
            <w:r w:rsidR="00C3475E">
              <w:rPr>
                <w:rFonts w:cs="Calibri"/>
                <w:color w:val="000000"/>
              </w:rPr>
              <w:t xml:space="preserve"> działania poszczególnych instytucji społecznych w wymiarze lokalnym</w:t>
            </w:r>
          </w:p>
        </w:tc>
        <w:tc>
          <w:tcPr>
            <w:tcW w:w="1873" w:type="dxa"/>
          </w:tcPr>
          <w:p w14:paraId="7E3F8913" w14:textId="77777777" w:rsidR="00C3475E" w:rsidRDefault="00C3475E" w:rsidP="00C3475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K_W12</w:t>
            </w:r>
          </w:p>
          <w:p w14:paraId="667A908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3475E" w:rsidRPr="009C54AE" w14:paraId="5D5DB7FF" w14:textId="77777777" w:rsidTr="00EE6493">
        <w:trPr>
          <w:trHeight w:val="416"/>
        </w:trPr>
        <w:tc>
          <w:tcPr>
            <w:tcW w:w="1701" w:type="dxa"/>
          </w:tcPr>
          <w:p w14:paraId="5836809A" w14:textId="77777777" w:rsidR="00C3475E" w:rsidRPr="009C54AE" w:rsidRDefault="00C3475E" w:rsidP="00D369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3693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DF08935" w14:textId="344BC456" w:rsidR="005F7734" w:rsidRDefault="005F7734" w:rsidP="00512F48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Student zna reguły konstruowania i prowadzenia działań mających na celu rozwiązywanie problemów z zakresu pracy </w:t>
            </w:r>
            <w:r w:rsidR="00512F48">
              <w:rPr>
                <w:rFonts w:cs="Calibri"/>
                <w:color w:val="000000"/>
              </w:rPr>
              <w:t>socjalnej</w:t>
            </w:r>
            <w:r>
              <w:rPr>
                <w:rFonts w:cs="Calibri"/>
                <w:color w:val="000000"/>
              </w:rPr>
              <w:t xml:space="preserve">.  </w:t>
            </w:r>
          </w:p>
        </w:tc>
        <w:tc>
          <w:tcPr>
            <w:tcW w:w="1873" w:type="dxa"/>
          </w:tcPr>
          <w:p w14:paraId="4FCC9A5C" w14:textId="06D7F0F1" w:rsidR="009B4D32" w:rsidRDefault="00C3475E" w:rsidP="009B4D32">
            <w:pPr>
              <w:rPr>
                <w:rFonts w:cs="Calibri"/>
                <w:color w:val="000000"/>
              </w:rPr>
            </w:pPr>
            <w:r w:rsidRPr="007120F2">
              <w:rPr>
                <w:rFonts w:cs="Calibri"/>
                <w:color w:val="000000"/>
              </w:rPr>
              <w:t>K_W1</w:t>
            </w:r>
            <w:r w:rsidR="007120F2" w:rsidRPr="007120F2">
              <w:rPr>
                <w:rFonts w:cs="Calibri"/>
                <w:color w:val="000000"/>
              </w:rPr>
              <w:t>5</w:t>
            </w:r>
          </w:p>
          <w:p w14:paraId="774A88AB" w14:textId="77777777" w:rsidR="00C3475E" w:rsidRDefault="00C3475E" w:rsidP="00C3475E">
            <w:pPr>
              <w:rPr>
                <w:rFonts w:cs="Calibri"/>
                <w:color w:val="000000"/>
              </w:rPr>
            </w:pPr>
          </w:p>
          <w:p w14:paraId="016A12BE" w14:textId="77777777" w:rsidR="00C3475E" w:rsidRPr="009C54AE" w:rsidRDefault="00C347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F3224" w:rsidRPr="009C54AE" w14:paraId="08714F36" w14:textId="77777777" w:rsidTr="00EE6493">
        <w:trPr>
          <w:trHeight w:val="416"/>
        </w:trPr>
        <w:tc>
          <w:tcPr>
            <w:tcW w:w="1701" w:type="dxa"/>
          </w:tcPr>
          <w:p w14:paraId="6C4019B8" w14:textId="743AC527" w:rsidR="002F3224" w:rsidRPr="009C54AE" w:rsidRDefault="00CE0871" w:rsidP="00D369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7227A1E6" w14:textId="62D18E6B" w:rsidR="002F3224" w:rsidRDefault="006F431E" w:rsidP="00C3475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Student potrafi właściwie interpretować zjawiska społeczne </w:t>
            </w:r>
            <w:r w:rsidR="00020F77">
              <w:rPr>
                <w:rFonts w:cs="Calibri"/>
                <w:color w:val="000000"/>
              </w:rPr>
              <w:t xml:space="preserve">i </w:t>
            </w:r>
            <w:r w:rsidR="006A5642">
              <w:rPr>
                <w:rFonts w:cs="Calibri"/>
                <w:color w:val="000000"/>
              </w:rPr>
              <w:t>określać ich związek z problematyką pracy socjalnej</w:t>
            </w:r>
            <w:r w:rsidR="003F724B">
              <w:rPr>
                <w:rFonts w:cs="Calibri"/>
                <w:color w:val="000000"/>
              </w:rPr>
              <w:t xml:space="preserve"> a także prawidłowo </w:t>
            </w:r>
            <w:r w:rsidR="000A1241">
              <w:rPr>
                <w:rFonts w:cs="Calibri"/>
                <w:color w:val="000000"/>
              </w:rPr>
              <w:t>identyfikować</w:t>
            </w:r>
            <w:r w:rsidR="003F724B">
              <w:rPr>
                <w:rFonts w:cs="Calibri"/>
                <w:color w:val="000000"/>
              </w:rPr>
              <w:t xml:space="preserve"> </w:t>
            </w:r>
            <w:r w:rsidR="000A1241">
              <w:rPr>
                <w:rFonts w:cs="Calibri"/>
                <w:color w:val="000000"/>
              </w:rPr>
              <w:t>zjawiska</w:t>
            </w:r>
            <w:r w:rsidR="003F724B">
              <w:rPr>
                <w:rFonts w:cs="Calibri"/>
                <w:color w:val="000000"/>
              </w:rPr>
              <w:t xml:space="preserve"> społeczne</w:t>
            </w:r>
            <w:r w:rsidR="000A1241">
              <w:rPr>
                <w:rFonts w:cs="Calibri"/>
                <w:color w:val="000000"/>
              </w:rPr>
              <w:t xml:space="preserve"> istotne dla pracy socjalnej. </w:t>
            </w:r>
          </w:p>
        </w:tc>
        <w:tc>
          <w:tcPr>
            <w:tcW w:w="1873" w:type="dxa"/>
          </w:tcPr>
          <w:p w14:paraId="757AF0B5" w14:textId="48B0EC98" w:rsidR="002F3224" w:rsidRPr="007120F2" w:rsidRDefault="002F3224" w:rsidP="009B4D3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K_U01</w:t>
            </w:r>
          </w:p>
        </w:tc>
      </w:tr>
      <w:tr w:rsidR="009B4D32" w:rsidRPr="009C54AE" w14:paraId="2749E671" w14:textId="77777777" w:rsidTr="005E6E85">
        <w:tc>
          <w:tcPr>
            <w:tcW w:w="1701" w:type="dxa"/>
          </w:tcPr>
          <w:p w14:paraId="6F689B95" w14:textId="5D8AD3FB" w:rsidR="009B4D32" w:rsidRPr="009C54AE" w:rsidRDefault="009B4D32" w:rsidP="005322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3693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E087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B25A8A7" w14:textId="4911CC76" w:rsidR="009B4D32" w:rsidRDefault="00AD521C" w:rsidP="00E33D4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Student potrafi </w:t>
            </w:r>
            <w:r w:rsidR="00BD063E">
              <w:rPr>
                <w:rFonts w:cs="Calibri"/>
                <w:color w:val="000000"/>
              </w:rPr>
              <w:t xml:space="preserve">określać kierunki rozwoju osobistego </w:t>
            </w:r>
            <w:r w:rsidR="00311DDB">
              <w:rPr>
                <w:rFonts w:cs="Calibri"/>
                <w:color w:val="000000"/>
              </w:rPr>
              <w:t xml:space="preserve">oraz samokształcić </w:t>
            </w:r>
            <w:r w:rsidR="00220A47">
              <w:rPr>
                <w:rFonts w:cs="Calibri"/>
                <w:color w:val="000000"/>
              </w:rPr>
              <w:t>się w obszarze pracy socjalnej.</w:t>
            </w:r>
            <w:r w:rsidR="00E33D40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1873" w:type="dxa"/>
          </w:tcPr>
          <w:p w14:paraId="0AEFA998" w14:textId="79BE2719" w:rsidR="009B4D32" w:rsidRPr="00EE6493" w:rsidRDefault="009B4D32" w:rsidP="0079312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K_U19</w:t>
            </w:r>
          </w:p>
        </w:tc>
      </w:tr>
      <w:tr w:rsidR="002F3224" w:rsidRPr="009C54AE" w14:paraId="46E0566D" w14:textId="77777777" w:rsidTr="005E6E85">
        <w:tc>
          <w:tcPr>
            <w:tcW w:w="1701" w:type="dxa"/>
          </w:tcPr>
          <w:p w14:paraId="4E260F3B" w14:textId="12D44792" w:rsidR="002F3224" w:rsidRPr="009C54AE" w:rsidRDefault="00CE0871" w:rsidP="005322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25232121" w14:textId="7C9E8CB4" w:rsidR="002F3224" w:rsidRDefault="0073336A" w:rsidP="00C3475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Student potrafi </w:t>
            </w:r>
            <w:r w:rsidR="0062690D">
              <w:rPr>
                <w:rFonts w:cs="Calibri"/>
                <w:color w:val="000000"/>
              </w:rPr>
              <w:t xml:space="preserve">rozstrzygać </w:t>
            </w:r>
            <w:r w:rsidR="00E31B39">
              <w:rPr>
                <w:rFonts w:cs="Calibri"/>
                <w:color w:val="000000"/>
              </w:rPr>
              <w:t xml:space="preserve">kwestie natury etycznej </w:t>
            </w:r>
            <w:r w:rsidR="00145224">
              <w:rPr>
                <w:rFonts w:cs="Calibri"/>
                <w:color w:val="000000"/>
              </w:rPr>
              <w:t xml:space="preserve">w oparciu o wartości związane z </w:t>
            </w:r>
            <w:r w:rsidR="00FE471E">
              <w:rPr>
                <w:rFonts w:cs="Calibri"/>
                <w:color w:val="000000"/>
              </w:rPr>
              <w:t>zawodem</w:t>
            </w:r>
            <w:r w:rsidR="00145224">
              <w:rPr>
                <w:rFonts w:cs="Calibri"/>
                <w:color w:val="000000"/>
              </w:rPr>
              <w:t xml:space="preserve"> pracownika socjalnego. </w:t>
            </w:r>
          </w:p>
        </w:tc>
        <w:tc>
          <w:tcPr>
            <w:tcW w:w="1873" w:type="dxa"/>
          </w:tcPr>
          <w:p w14:paraId="4FBAA888" w14:textId="5CCD662D" w:rsidR="002F3224" w:rsidRDefault="002F3224" w:rsidP="00C3475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K_K03</w:t>
            </w:r>
          </w:p>
        </w:tc>
      </w:tr>
    </w:tbl>
    <w:p w14:paraId="591A35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8AD3C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1EBDC5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070443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900E87" w14:textId="77777777" w:rsidTr="00D66F14">
        <w:tc>
          <w:tcPr>
            <w:tcW w:w="9520" w:type="dxa"/>
          </w:tcPr>
          <w:p w14:paraId="2DF64A6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23C79" w:rsidRPr="009C54AE" w14:paraId="5BC96D2C" w14:textId="77777777" w:rsidTr="00D66F14">
        <w:tc>
          <w:tcPr>
            <w:tcW w:w="9520" w:type="dxa"/>
          </w:tcPr>
          <w:p w14:paraId="1D8A4017" w14:textId="77777777" w:rsidR="00A23C79" w:rsidRPr="00A23C79" w:rsidRDefault="00A23C79" w:rsidP="0053225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3C79">
              <w:rPr>
                <w:rFonts w:ascii="Corbel" w:hAnsi="Corbel" w:cs="Arial"/>
                <w:sz w:val="24"/>
                <w:szCs w:val="24"/>
              </w:rPr>
              <w:t>1. Pedagogika społeczna jako subdyscyplina nauk pedagogicznych.</w:t>
            </w:r>
          </w:p>
        </w:tc>
      </w:tr>
      <w:tr w:rsidR="00A23C79" w:rsidRPr="009C54AE" w14:paraId="71034B65" w14:textId="77777777" w:rsidTr="00D66F14">
        <w:tc>
          <w:tcPr>
            <w:tcW w:w="9520" w:type="dxa"/>
          </w:tcPr>
          <w:p w14:paraId="596E2160" w14:textId="77777777" w:rsidR="00A23C79" w:rsidRPr="00A23C79" w:rsidRDefault="00A23C79" w:rsidP="00B77310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A23C79">
              <w:rPr>
                <w:rFonts w:ascii="Corbel" w:hAnsi="Corbel"/>
              </w:rPr>
              <w:t xml:space="preserve">2. </w:t>
            </w:r>
            <w:r w:rsidR="00B77310">
              <w:rPr>
                <w:rFonts w:ascii="Corbel" w:hAnsi="Corbel"/>
              </w:rPr>
              <w:t>Pojęcia</w:t>
            </w:r>
            <w:r w:rsidRPr="00A23C79">
              <w:rPr>
                <w:rFonts w:ascii="Corbel" w:hAnsi="Corbel"/>
              </w:rPr>
              <w:t xml:space="preserve"> pedagogiki społecznej.</w:t>
            </w:r>
          </w:p>
        </w:tc>
      </w:tr>
      <w:tr w:rsidR="00A23C79" w:rsidRPr="009C54AE" w14:paraId="3E6B96E7" w14:textId="77777777" w:rsidTr="00D66F14">
        <w:tc>
          <w:tcPr>
            <w:tcW w:w="9520" w:type="dxa"/>
          </w:tcPr>
          <w:p w14:paraId="267054A2" w14:textId="0691B88E" w:rsidR="00A23C79" w:rsidRPr="00A23C79" w:rsidRDefault="00A23C79" w:rsidP="0053225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3C79">
              <w:rPr>
                <w:rFonts w:ascii="Corbel" w:hAnsi="Corbel"/>
                <w:sz w:val="24"/>
                <w:szCs w:val="24"/>
              </w:rPr>
              <w:t xml:space="preserve">3. </w:t>
            </w:r>
            <w:r w:rsidR="00F85D82" w:rsidRPr="00A23C79">
              <w:rPr>
                <w:rFonts w:ascii="Corbel" w:hAnsi="Corbel" w:cs="Tahoma"/>
                <w:sz w:val="24"/>
                <w:szCs w:val="24"/>
              </w:rPr>
              <w:t xml:space="preserve">Prekursorzy pedagogiki społecznej oraz </w:t>
            </w:r>
            <w:r w:rsidR="00F85D82">
              <w:rPr>
                <w:rFonts w:ascii="Corbel" w:hAnsi="Corbel" w:cs="Tahoma"/>
                <w:sz w:val="24"/>
                <w:szCs w:val="24"/>
              </w:rPr>
              <w:t xml:space="preserve">jej </w:t>
            </w:r>
            <w:r w:rsidR="00F85D82" w:rsidRPr="00A23C79">
              <w:rPr>
                <w:rFonts w:ascii="Corbel" w:hAnsi="Corbel" w:cs="Tahoma"/>
                <w:sz w:val="24"/>
                <w:szCs w:val="24"/>
              </w:rPr>
              <w:t>rozwój i główni pr</w:t>
            </w:r>
            <w:r w:rsidR="00F85D82">
              <w:rPr>
                <w:rFonts w:ascii="Corbel" w:hAnsi="Corbel" w:cs="Tahoma"/>
                <w:sz w:val="24"/>
                <w:szCs w:val="24"/>
              </w:rPr>
              <w:t>zedstawiciele</w:t>
            </w:r>
            <w:r w:rsidR="00F85D82" w:rsidRPr="00A23C79">
              <w:rPr>
                <w:rFonts w:ascii="Corbel" w:hAnsi="Corbel" w:cs="Tahoma"/>
                <w:sz w:val="24"/>
                <w:szCs w:val="24"/>
              </w:rPr>
              <w:t>.</w:t>
            </w:r>
          </w:p>
        </w:tc>
      </w:tr>
      <w:tr w:rsidR="00A23C79" w:rsidRPr="009C54AE" w14:paraId="63626CF6" w14:textId="77777777" w:rsidTr="00D66F14">
        <w:tc>
          <w:tcPr>
            <w:tcW w:w="9520" w:type="dxa"/>
          </w:tcPr>
          <w:p w14:paraId="408903C5" w14:textId="2E6B63A8" w:rsidR="00F85D82" w:rsidRPr="00F85D82" w:rsidRDefault="00A23C79" w:rsidP="00F85D82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Tahoma"/>
                <w:sz w:val="24"/>
                <w:szCs w:val="24"/>
              </w:rPr>
            </w:pPr>
            <w:r w:rsidRPr="00A23C79">
              <w:rPr>
                <w:rFonts w:ascii="Corbel" w:hAnsi="Corbel"/>
                <w:sz w:val="24"/>
                <w:szCs w:val="24"/>
              </w:rPr>
              <w:t xml:space="preserve">4. </w:t>
            </w:r>
            <w:r w:rsidR="00F85D82" w:rsidRPr="00F85D82">
              <w:rPr>
                <w:rFonts w:ascii="Corbel" w:hAnsi="Corbel" w:cs="Arial"/>
                <w:sz w:val="24"/>
                <w:szCs w:val="24"/>
              </w:rPr>
              <w:t>Formy i kierunki oddziaływań w pedagogice społecznej.</w:t>
            </w:r>
          </w:p>
        </w:tc>
      </w:tr>
      <w:tr w:rsidR="00A23C79" w:rsidRPr="009C54AE" w14:paraId="287E2E4F" w14:textId="77777777" w:rsidTr="00D66F14">
        <w:tc>
          <w:tcPr>
            <w:tcW w:w="9520" w:type="dxa"/>
          </w:tcPr>
          <w:p w14:paraId="51FB15BF" w14:textId="77777777" w:rsidR="00A23C79" w:rsidRPr="00A23C79" w:rsidRDefault="00A23C79" w:rsidP="0053225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3C79">
              <w:rPr>
                <w:rFonts w:ascii="Corbel" w:hAnsi="Corbel"/>
                <w:sz w:val="24"/>
                <w:szCs w:val="24"/>
              </w:rPr>
              <w:t>5. Podstawowe środowiska wychowawcze.</w:t>
            </w:r>
          </w:p>
        </w:tc>
      </w:tr>
      <w:tr w:rsidR="00A23C79" w:rsidRPr="009C54AE" w14:paraId="5F30D11C" w14:textId="77777777" w:rsidTr="00D66F14">
        <w:tc>
          <w:tcPr>
            <w:tcW w:w="9520" w:type="dxa"/>
          </w:tcPr>
          <w:p w14:paraId="0BC35216" w14:textId="77777777" w:rsidR="00A23C79" w:rsidRPr="00A23C79" w:rsidRDefault="00A23C79" w:rsidP="0053225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3C79"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A23C79">
              <w:rPr>
                <w:rFonts w:ascii="Corbel" w:hAnsi="Corbel" w:cs="Tahoma"/>
                <w:sz w:val="24"/>
                <w:szCs w:val="24"/>
              </w:rPr>
              <w:t>Przemiany środowiska społeczno-kulturowego człowieka.</w:t>
            </w:r>
          </w:p>
        </w:tc>
      </w:tr>
      <w:tr w:rsidR="00A23C79" w:rsidRPr="009C54AE" w14:paraId="307684F1" w14:textId="77777777" w:rsidTr="00D66F14">
        <w:tc>
          <w:tcPr>
            <w:tcW w:w="9520" w:type="dxa"/>
          </w:tcPr>
          <w:p w14:paraId="6ED30512" w14:textId="77777777" w:rsidR="00A23C79" w:rsidRPr="00A23C79" w:rsidRDefault="00A23C79" w:rsidP="0053225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Globalne zmiany społeczno- kulturowe a pedagogika społeczna</w:t>
            </w:r>
            <w:r w:rsidR="00B7731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DD6DFB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50C12D" w14:textId="77777777" w:rsidR="0085747A" w:rsidRPr="00FB498B" w:rsidRDefault="0085747A" w:rsidP="00FB498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3114EB" w14:textId="77777777" w:rsidTr="00D66F14">
        <w:tc>
          <w:tcPr>
            <w:tcW w:w="9520" w:type="dxa"/>
          </w:tcPr>
          <w:p w14:paraId="000FAB7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A23C79" w14:paraId="05D898E5" w14:textId="77777777" w:rsidTr="00D66F14">
        <w:tc>
          <w:tcPr>
            <w:tcW w:w="9520" w:type="dxa"/>
          </w:tcPr>
          <w:p w14:paraId="19FC79C7" w14:textId="77777777" w:rsidR="0085747A" w:rsidRPr="00A23C79" w:rsidRDefault="00A23C79" w:rsidP="00A23C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Pedagogika społeczna jako nauka oraz jej rozwój i przedstawiciele.</w:t>
            </w:r>
          </w:p>
        </w:tc>
      </w:tr>
      <w:tr w:rsidR="0085747A" w:rsidRPr="00A23C79" w14:paraId="5BFDAA98" w14:textId="77777777" w:rsidTr="00D66F14">
        <w:tc>
          <w:tcPr>
            <w:tcW w:w="9520" w:type="dxa"/>
          </w:tcPr>
          <w:p w14:paraId="616E353F" w14:textId="77777777" w:rsidR="0085747A" w:rsidRPr="00A23C79" w:rsidRDefault="00A23C79" w:rsidP="00E027F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Pojęcie i typy środowisk. Środowiska bezpośrednie i pośrednie – przykłady,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c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harakterystyka</w:t>
            </w:r>
            <w:r w:rsidR="00B7731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85747A" w:rsidRPr="00A23C79" w14:paraId="1B27FEDE" w14:textId="77777777" w:rsidTr="00D66F14">
        <w:tc>
          <w:tcPr>
            <w:tcW w:w="9520" w:type="dxa"/>
          </w:tcPr>
          <w:p w14:paraId="2D867AF6" w14:textId="77777777" w:rsidR="0085747A" w:rsidRPr="00A23C79" w:rsidRDefault="00A23C79" w:rsidP="00E027F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Utylitarny charakter badań w pedagogice społecznej. Diagnoza i pomiar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środowisk wychowawczych</w:t>
            </w:r>
            <w:r w:rsidR="00B7731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A23C79" w:rsidRPr="00A23C79" w14:paraId="2CA5D394" w14:textId="77777777" w:rsidTr="00D66F14">
        <w:tc>
          <w:tcPr>
            <w:tcW w:w="9520" w:type="dxa"/>
          </w:tcPr>
          <w:p w14:paraId="686959C5" w14:textId="77777777" w:rsidR="00A23C79" w:rsidRPr="00A23C79" w:rsidRDefault="00A23C79" w:rsidP="00E027F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Siły społeczne jako ważna kategoria pedagogiki społecznej – diagnozowanie i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aktywizowanie. Edukacja środowiskowa – cele, zadania, cechy i obszary</w:t>
            </w:r>
            <w:r w:rsidR="00B7731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A23C79" w:rsidRPr="00A23C79" w14:paraId="1815560F" w14:textId="77777777" w:rsidTr="00D66F14">
        <w:tc>
          <w:tcPr>
            <w:tcW w:w="9520" w:type="dxa"/>
          </w:tcPr>
          <w:p w14:paraId="70B295A7" w14:textId="77777777" w:rsidR="00A23C79" w:rsidRPr="00A23C79" w:rsidRDefault="00A23C79" w:rsidP="00A23C7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Rodzina funkcjonalna i dysfunkcjonalna z pedagogicznego punktu widzenia</w:t>
            </w:r>
          </w:p>
          <w:p w14:paraId="0E240D0D" w14:textId="77777777" w:rsidR="00A23C79" w:rsidRPr="00A23C79" w:rsidRDefault="00A23C79" w:rsidP="0067071D">
            <w:pPr>
              <w:autoSpaceDE w:val="0"/>
              <w:autoSpaceDN w:val="0"/>
              <w:adjustRightInd w:val="0"/>
              <w:spacing w:after="0" w:line="240" w:lineRule="auto"/>
              <w:ind w:left="715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– oczekiwania, problemy, rozwiązania. Rodzina społecznego i</w:t>
            </w:r>
            <w:r w:rsidR="0067071D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indywidualnego ryzyka oraz </w:t>
            </w:r>
            <w:r w:rsidR="0067071D">
              <w:rPr>
                <w:rFonts w:ascii="Corbel" w:hAnsi="Corbel" w:cs="DejaVuSans"/>
                <w:sz w:val="24"/>
                <w:szCs w:val="24"/>
                <w:lang w:eastAsia="pl-PL"/>
              </w:rPr>
              <w:t>p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odejścia terapeutyczne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A23C79" w:rsidRPr="00A23C79" w14:paraId="7E637C41" w14:textId="77777777" w:rsidTr="00D66F14">
        <w:tc>
          <w:tcPr>
            <w:tcW w:w="9520" w:type="dxa"/>
          </w:tcPr>
          <w:p w14:paraId="059348FB" w14:textId="77777777" w:rsidR="00A23C79" w:rsidRPr="00A23C79" w:rsidRDefault="00A23C79" w:rsidP="00E027F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Szkoła jako instytucja i środowisko społeczno-wychowawcze – cechy,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funkcje i przemiany</w:t>
            </w:r>
            <w:r w:rsidR="00B7731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A23C79" w:rsidRPr="00A23C79" w14:paraId="024DE979" w14:textId="77777777" w:rsidTr="00D66F14">
        <w:tc>
          <w:tcPr>
            <w:tcW w:w="9520" w:type="dxa"/>
          </w:tcPr>
          <w:p w14:paraId="49A2B6DC" w14:textId="77777777" w:rsidR="00A23C79" w:rsidRPr="00A23C79" w:rsidRDefault="00A23C79" w:rsidP="00A23C7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Grupy rówieśnicze oraz ich rola w wychowaniu i socjalizacji człowieka</w:t>
            </w:r>
            <w:r w:rsidR="00B7731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A23C79" w:rsidRPr="00A23C79" w14:paraId="316B052B" w14:textId="77777777" w:rsidTr="00D66F14">
        <w:tc>
          <w:tcPr>
            <w:tcW w:w="9520" w:type="dxa"/>
          </w:tcPr>
          <w:p w14:paraId="02026861" w14:textId="77777777" w:rsidR="00A23C79" w:rsidRPr="00A23C79" w:rsidRDefault="00A23C79" w:rsidP="00E027F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Instytucje wychowania pozaszkolnego i inne środowiska wychowawcze –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pośrednie i uboczne, w tym media i zakład pracy.</w:t>
            </w:r>
          </w:p>
        </w:tc>
      </w:tr>
      <w:tr w:rsidR="00A23C79" w:rsidRPr="00A23C79" w14:paraId="55F82131" w14:textId="77777777" w:rsidTr="00D66F14">
        <w:tc>
          <w:tcPr>
            <w:tcW w:w="9520" w:type="dxa"/>
          </w:tcPr>
          <w:p w14:paraId="71B2085F" w14:textId="77777777" w:rsidR="00A23C79" w:rsidRPr="00A23C79" w:rsidRDefault="00A23C79" w:rsidP="00E027F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hanging="431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027FB">
              <w:rPr>
                <w:rFonts w:ascii="Corbel" w:hAnsi="Corbel" w:cs="DejaVuSans"/>
                <w:sz w:val="24"/>
                <w:szCs w:val="24"/>
                <w:lang w:eastAsia="pl-PL"/>
              </w:rPr>
              <w:t>Kwestie społeczne jako przedmiot zainteresowań pedagogiki społecznej –</w:t>
            </w:r>
            <w:r w:rsidR="00E027FB" w:rsidRPr="00E027F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E027FB">
              <w:rPr>
                <w:rFonts w:ascii="Corbel" w:hAnsi="Corbel" w:cs="DejaVuSans"/>
                <w:sz w:val="24"/>
                <w:szCs w:val="24"/>
                <w:lang w:eastAsia="pl-PL"/>
              </w:rPr>
              <w:t>pojęcie, rodzaje, wymiary, przykłady. Bezrobocie – charakterystyka zjawiska,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propozycje działań zapobiegających i eliminujących.</w:t>
            </w:r>
          </w:p>
        </w:tc>
      </w:tr>
      <w:tr w:rsidR="00A23C79" w:rsidRPr="00A23C79" w14:paraId="41600AB2" w14:textId="77777777" w:rsidTr="00D66F14">
        <w:tc>
          <w:tcPr>
            <w:tcW w:w="9520" w:type="dxa"/>
          </w:tcPr>
          <w:p w14:paraId="2B1E383B" w14:textId="77777777" w:rsidR="00A23C79" w:rsidRPr="00A23C79" w:rsidRDefault="00A23C79" w:rsidP="00E027F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Ubóstwo i bezdomność - rozumienie, przyczyny i źródła oraz drogi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wyjścia.</w:t>
            </w:r>
          </w:p>
        </w:tc>
      </w:tr>
      <w:tr w:rsidR="00A23C79" w:rsidRPr="00A23C79" w14:paraId="09885EC3" w14:textId="77777777" w:rsidTr="00D66F14">
        <w:tc>
          <w:tcPr>
            <w:tcW w:w="9520" w:type="dxa"/>
          </w:tcPr>
          <w:p w14:paraId="1C8731A6" w14:textId="77777777" w:rsidR="00A23C79" w:rsidRPr="00A23C79" w:rsidRDefault="00A23C79" w:rsidP="00E027F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Agresja, przemoc i nietolerancja, starość, choroba, niepełnosprawność i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inne sytuacje trudne życiowe człowieka –identyfikowanie i rozwiązywanie problemów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A23C79" w:rsidRPr="00A23C79" w14:paraId="7D2706DB" w14:textId="77777777" w:rsidTr="00D66F14">
        <w:tc>
          <w:tcPr>
            <w:tcW w:w="9520" w:type="dxa"/>
          </w:tcPr>
          <w:p w14:paraId="4FA80DD2" w14:textId="77777777" w:rsidR="00A23C79" w:rsidRPr="00A23C79" w:rsidRDefault="00A23C79" w:rsidP="00A23C7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Pedagogika czasu wolnego</w:t>
            </w:r>
            <w:r w:rsidR="00B7731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A23C79" w:rsidRPr="00A23C79" w14:paraId="51A51317" w14:textId="77777777" w:rsidTr="00D66F14">
        <w:tc>
          <w:tcPr>
            <w:tcW w:w="9520" w:type="dxa"/>
          </w:tcPr>
          <w:p w14:paraId="5D3EEA08" w14:textId="77777777" w:rsidR="00A23C79" w:rsidRPr="00A23C79" w:rsidRDefault="00A23C79" w:rsidP="00E027F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Działania dośrodkowe i odśrodkowe zapobiegające i eliminujące sytuacje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trudne i zjawiska kryzysowe.</w:t>
            </w:r>
          </w:p>
        </w:tc>
      </w:tr>
      <w:tr w:rsidR="00A23C79" w:rsidRPr="00A23C79" w14:paraId="03C52180" w14:textId="77777777" w:rsidTr="00D66F14">
        <w:tc>
          <w:tcPr>
            <w:tcW w:w="9520" w:type="dxa"/>
          </w:tcPr>
          <w:p w14:paraId="44DA3F8F" w14:textId="77777777" w:rsidR="00A23C79" w:rsidRPr="00A23C79" w:rsidRDefault="00A23C79" w:rsidP="00E027F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Rola i kompetencje pedagoga społecznego oraz współpraca z innymi</w:t>
            </w:r>
            <w:r w:rsidR="00E027F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podmiotami.</w:t>
            </w:r>
          </w:p>
        </w:tc>
      </w:tr>
      <w:tr w:rsidR="00A23C79" w:rsidRPr="00A23C79" w14:paraId="50D4FD08" w14:textId="77777777" w:rsidTr="00D66F14">
        <w:tc>
          <w:tcPr>
            <w:tcW w:w="9520" w:type="dxa"/>
          </w:tcPr>
          <w:p w14:paraId="3CA2E917" w14:textId="65D0FAB1" w:rsidR="00A23C79" w:rsidRPr="00A23C79" w:rsidRDefault="00033B18" w:rsidP="00A23C7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Z</w:t>
            </w:r>
            <w:r w:rsidR="00A23C79" w:rsidRPr="00A23C79">
              <w:rPr>
                <w:rFonts w:ascii="Corbel" w:hAnsi="Corbel" w:cs="DejaVuSans"/>
                <w:sz w:val="24"/>
                <w:szCs w:val="24"/>
                <w:lang w:eastAsia="pl-PL"/>
              </w:rPr>
              <w:t>aliczenie</w:t>
            </w:r>
          </w:p>
        </w:tc>
      </w:tr>
    </w:tbl>
    <w:p w14:paraId="15FC0868" w14:textId="77777777" w:rsidR="0085747A" w:rsidRPr="00A23C7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DB31DC" w14:textId="74BA898B" w:rsidR="0085747A" w:rsidRPr="009C54AE" w:rsidRDefault="00041DFA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41481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BD42D2" w14:textId="77777777" w:rsidR="00E21E7D" w:rsidRPr="00AC44B0" w:rsidRDefault="00AC44B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C44B0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64B94F20" w14:textId="77777777" w:rsidR="00E960BB" w:rsidRPr="00AC44B0" w:rsidRDefault="00AC44B0" w:rsidP="00AC44B0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AC44B0">
        <w:rPr>
          <w:rFonts w:ascii="Corbel" w:hAnsi="Corbel"/>
          <w:b w:val="0"/>
          <w:smallCaps w:val="0"/>
          <w:szCs w:val="24"/>
        </w:rPr>
        <w:t>Ćwiczenia: analiza tekstów z dyskusją, praca w grupach</w:t>
      </w:r>
    </w:p>
    <w:p w14:paraId="341D5A7D" w14:textId="77777777" w:rsidR="00E960BB" w:rsidRPr="00AC44B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65253B6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065085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FE636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0381F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1B7EBCF" w14:textId="77777777" w:rsidTr="0406FAA8">
        <w:tc>
          <w:tcPr>
            <w:tcW w:w="1985" w:type="dxa"/>
            <w:vAlign w:val="center"/>
          </w:tcPr>
          <w:p w14:paraId="24294DA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F94A00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3CC65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34F0BC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84BF9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00AC040" w14:textId="77777777" w:rsidTr="0406FAA8">
        <w:tc>
          <w:tcPr>
            <w:tcW w:w="1985" w:type="dxa"/>
          </w:tcPr>
          <w:p w14:paraId="17DE551E" w14:textId="00694726" w:rsidR="0085747A" w:rsidRPr="009C54AE" w:rsidRDefault="0085747A" w:rsidP="0406FAA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406FAA8">
              <w:rPr>
                <w:rFonts w:ascii="Corbel" w:hAnsi="Corbel"/>
                <w:b w:val="0"/>
              </w:rPr>
              <w:t>ek</w:t>
            </w:r>
            <w:proofErr w:type="spellEnd"/>
            <w:r w:rsidRPr="0406FAA8">
              <w:rPr>
                <w:rFonts w:ascii="Corbel" w:hAnsi="Corbel"/>
                <w:b w:val="0"/>
              </w:rPr>
              <w:t xml:space="preserve">_ 01 </w:t>
            </w:r>
            <w:r w:rsidR="00D3693B" w:rsidRPr="0406FAA8">
              <w:rPr>
                <w:rFonts w:ascii="Corbel" w:hAnsi="Corbel"/>
                <w:b w:val="0"/>
              </w:rPr>
              <w:t xml:space="preserve">- </w:t>
            </w:r>
            <w:proofErr w:type="spellStart"/>
            <w:r w:rsidR="00D3693B" w:rsidRPr="0406FAA8">
              <w:rPr>
                <w:rFonts w:ascii="Corbel" w:hAnsi="Corbel"/>
                <w:b w:val="0"/>
              </w:rPr>
              <w:t>ek</w:t>
            </w:r>
            <w:proofErr w:type="spellEnd"/>
            <w:r w:rsidR="00D3693B" w:rsidRPr="0406FAA8">
              <w:rPr>
                <w:rFonts w:ascii="Corbel" w:hAnsi="Corbel"/>
                <w:b w:val="0"/>
              </w:rPr>
              <w:t>_ 0</w:t>
            </w:r>
            <w:r w:rsidR="00512F48" w:rsidRPr="0406FAA8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528" w:type="dxa"/>
          </w:tcPr>
          <w:p w14:paraId="47742F79" w14:textId="77777777" w:rsidR="0085747A" w:rsidRPr="00AC44B0" w:rsidRDefault="00AC44B0" w:rsidP="009C54AE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alibri" w:hAnsi="Calibri"/>
                <w:b w:val="0"/>
                <w:smallCaps w:val="0"/>
                <w:szCs w:val="24"/>
              </w:rPr>
              <w:t>gzamin pisemny</w:t>
            </w:r>
          </w:p>
        </w:tc>
        <w:tc>
          <w:tcPr>
            <w:tcW w:w="2126" w:type="dxa"/>
          </w:tcPr>
          <w:p w14:paraId="4F4E0B0D" w14:textId="77777777" w:rsidR="0085747A" w:rsidRPr="009C54AE" w:rsidRDefault="00AC44B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4378F14" w14:textId="77777777" w:rsidTr="0406FAA8">
        <w:tc>
          <w:tcPr>
            <w:tcW w:w="1985" w:type="dxa"/>
          </w:tcPr>
          <w:p w14:paraId="377E1883" w14:textId="32DD748D" w:rsidR="0085747A" w:rsidRPr="009C54AE" w:rsidRDefault="0085747A" w:rsidP="0406FAA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406FAA8">
              <w:rPr>
                <w:rFonts w:ascii="Corbel" w:hAnsi="Corbel"/>
                <w:b w:val="0"/>
              </w:rPr>
              <w:t>Ek_ 0</w:t>
            </w:r>
            <w:r w:rsidR="00D3693B" w:rsidRPr="0406FAA8">
              <w:rPr>
                <w:rFonts w:ascii="Corbel" w:hAnsi="Corbel"/>
                <w:b w:val="0"/>
              </w:rPr>
              <w:t xml:space="preserve">1- </w:t>
            </w:r>
            <w:proofErr w:type="spellStart"/>
            <w:r w:rsidR="00D3693B" w:rsidRPr="0406FAA8">
              <w:rPr>
                <w:rFonts w:ascii="Corbel" w:hAnsi="Corbel"/>
                <w:b w:val="0"/>
              </w:rPr>
              <w:t>ek</w:t>
            </w:r>
            <w:proofErr w:type="spellEnd"/>
            <w:r w:rsidR="00D3693B" w:rsidRPr="0406FAA8">
              <w:rPr>
                <w:rFonts w:ascii="Corbel" w:hAnsi="Corbel"/>
                <w:b w:val="0"/>
              </w:rPr>
              <w:t>_ 0</w:t>
            </w:r>
            <w:r w:rsidR="00512F48" w:rsidRPr="0406FAA8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528" w:type="dxa"/>
          </w:tcPr>
          <w:p w14:paraId="7B7F3B72" w14:textId="32A6C45F" w:rsidR="0085747A" w:rsidRPr="00AC44B0" w:rsidRDefault="00033B18" w:rsidP="009C54AE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szCs w:val="24"/>
              </w:rPr>
              <w:t>Prezentacje studentów</w:t>
            </w:r>
          </w:p>
        </w:tc>
        <w:tc>
          <w:tcPr>
            <w:tcW w:w="2126" w:type="dxa"/>
          </w:tcPr>
          <w:p w14:paraId="5B18746E" w14:textId="77777777" w:rsidR="00AC44B0" w:rsidRPr="009C54AE" w:rsidRDefault="00AC44B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278DA6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6000C8" w14:textId="333B9774" w:rsidR="00923D7D" w:rsidRDefault="003E1941" w:rsidP="00FB49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02DFDA8" w14:textId="77777777" w:rsidR="00041DFA" w:rsidRPr="009C54AE" w:rsidRDefault="00041DFA" w:rsidP="00FB49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3206B9" w14:textId="77777777" w:rsidTr="00923D7D">
        <w:tc>
          <w:tcPr>
            <w:tcW w:w="9670" w:type="dxa"/>
          </w:tcPr>
          <w:p w14:paraId="7B0ABE43" w14:textId="77777777" w:rsidR="0085747A" w:rsidRPr="009C54AE" w:rsidRDefault="00AC44B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</w:t>
            </w:r>
            <w:r w:rsidR="00A23C7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uzyskanie 60% punktów z kolokwium oraz egzaminu</w:t>
            </w:r>
          </w:p>
        </w:tc>
      </w:tr>
    </w:tbl>
    <w:p w14:paraId="2838E7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06F956" w14:textId="4F68D891" w:rsidR="0085747A" w:rsidRDefault="0085747A" w:rsidP="00FB498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44917E8" w14:textId="77777777" w:rsidR="00041DFA" w:rsidRPr="00FB498B" w:rsidRDefault="00041DFA" w:rsidP="00FB498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9"/>
        <w:gridCol w:w="3821"/>
      </w:tblGrid>
      <w:tr w:rsidR="0085747A" w:rsidRPr="009C54AE" w14:paraId="3B011CF2" w14:textId="77777777" w:rsidTr="00D66F14">
        <w:tc>
          <w:tcPr>
            <w:tcW w:w="5699" w:type="dxa"/>
            <w:vAlign w:val="center"/>
          </w:tcPr>
          <w:p w14:paraId="68981B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821" w:type="dxa"/>
            <w:vAlign w:val="center"/>
          </w:tcPr>
          <w:p w14:paraId="2E6D87D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F45DC54" w14:textId="77777777" w:rsidTr="00D66F14">
        <w:tc>
          <w:tcPr>
            <w:tcW w:w="5699" w:type="dxa"/>
          </w:tcPr>
          <w:p w14:paraId="34C0419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821" w:type="dxa"/>
          </w:tcPr>
          <w:p w14:paraId="4EA0F0E2" w14:textId="77777777" w:rsidR="0085747A" w:rsidRPr="009C54AE" w:rsidRDefault="00AC4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3F63B55" w14:textId="77777777" w:rsidTr="00D66F14">
        <w:tc>
          <w:tcPr>
            <w:tcW w:w="5699" w:type="dxa"/>
          </w:tcPr>
          <w:p w14:paraId="06224E4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D21790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821" w:type="dxa"/>
          </w:tcPr>
          <w:p w14:paraId="382D7BE1" w14:textId="77777777" w:rsidR="00C61DC5" w:rsidRPr="009C54AE" w:rsidRDefault="00AC4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CDFAFD9" w14:textId="77777777" w:rsidTr="00D66F14">
        <w:tc>
          <w:tcPr>
            <w:tcW w:w="5699" w:type="dxa"/>
          </w:tcPr>
          <w:p w14:paraId="584F087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0590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821" w:type="dxa"/>
          </w:tcPr>
          <w:p w14:paraId="4F8E304C" w14:textId="77777777" w:rsidR="00C61DC5" w:rsidRPr="009C54AE" w:rsidRDefault="00AC4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69607D55" w14:textId="77777777" w:rsidTr="00D66F14">
        <w:tc>
          <w:tcPr>
            <w:tcW w:w="5699" w:type="dxa"/>
          </w:tcPr>
          <w:p w14:paraId="4C69E2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821" w:type="dxa"/>
          </w:tcPr>
          <w:p w14:paraId="151BDFAC" w14:textId="77777777" w:rsidR="0085747A" w:rsidRPr="009C54AE" w:rsidRDefault="00AC4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5DEF6D6B" w14:textId="77777777" w:rsidTr="00D66F14">
        <w:tc>
          <w:tcPr>
            <w:tcW w:w="5699" w:type="dxa"/>
          </w:tcPr>
          <w:p w14:paraId="35B51A6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821" w:type="dxa"/>
          </w:tcPr>
          <w:p w14:paraId="7FC25979" w14:textId="77777777" w:rsidR="0085747A" w:rsidRPr="009C54AE" w:rsidRDefault="00AC44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54582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6AA7B2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4346EF" w14:textId="0326E1F9" w:rsidR="0085747A" w:rsidRDefault="0071620A" w:rsidP="00FB498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5B7B3E6" w14:textId="77777777" w:rsidR="00041DFA" w:rsidRPr="009C54AE" w:rsidRDefault="00041DFA" w:rsidP="00FB49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85747A" w:rsidRPr="009C54AE" w14:paraId="4530AA14" w14:textId="77777777" w:rsidTr="00EE6493">
        <w:trPr>
          <w:trHeight w:val="397"/>
        </w:trPr>
        <w:tc>
          <w:tcPr>
            <w:tcW w:w="4111" w:type="dxa"/>
          </w:tcPr>
          <w:p w14:paraId="2105086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9203F7E" w14:textId="77777777" w:rsidR="0085747A" w:rsidRPr="009C54AE" w:rsidRDefault="00AC44B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3C0DEBD7" w14:textId="77777777" w:rsidTr="00EE6493">
        <w:trPr>
          <w:trHeight w:val="397"/>
        </w:trPr>
        <w:tc>
          <w:tcPr>
            <w:tcW w:w="4111" w:type="dxa"/>
          </w:tcPr>
          <w:p w14:paraId="76F98A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53486A" w14:textId="77777777" w:rsidR="0085747A" w:rsidRPr="009C54AE" w:rsidRDefault="00AC44B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D1D6F1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3AE8D1" w14:textId="737D3900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5A5AE6">
        <w:rPr>
          <w:rFonts w:ascii="Corbel" w:hAnsi="Corbel"/>
          <w:smallCaps w:val="0"/>
          <w:szCs w:val="24"/>
        </w:rPr>
        <w:t>LITERATURA</w:t>
      </w:r>
      <w:r w:rsidRPr="005A5AE6">
        <w:rPr>
          <w:rFonts w:ascii="Corbel" w:hAnsi="Corbel"/>
          <w:smallCaps w:val="0"/>
          <w:szCs w:val="24"/>
        </w:rPr>
        <w:t xml:space="preserve"> </w:t>
      </w:r>
    </w:p>
    <w:p w14:paraId="2600998C" w14:textId="77777777" w:rsidR="00041DFA" w:rsidRPr="005A5AE6" w:rsidRDefault="00041DF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5747A" w:rsidRPr="005A5AE6" w14:paraId="7821A007" w14:textId="77777777" w:rsidTr="00EE6493">
        <w:trPr>
          <w:trHeight w:val="397"/>
        </w:trPr>
        <w:tc>
          <w:tcPr>
            <w:tcW w:w="9923" w:type="dxa"/>
          </w:tcPr>
          <w:p w14:paraId="08028DB2" w14:textId="77777777" w:rsidR="0085747A" w:rsidRPr="005A5AE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AE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028B34" w14:textId="25DDB5AF" w:rsidR="005A5AE6" w:rsidRPr="00EE6493" w:rsidRDefault="00387A2D" w:rsidP="00387A2D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1. </w:t>
            </w:r>
            <w:r w:rsidR="005A5AE6" w:rsidRPr="001768BE">
              <w:rPr>
                <w:rFonts w:ascii="Corbel" w:hAnsi="Corbel" w:cs="DejaVuSans"/>
                <w:sz w:val="24"/>
                <w:szCs w:val="24"/>
                <w:lang w:eastAsia="pl-PL"/>
              </w:rPr>
              <w:t>Cichosz</w:t>
            </w:r>
            <w:r w:rsidR="008C5569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="005A5AE6" w:rsidRPr="001768B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M</w:t>
            </w:r>
            <w:r w:rsidR="008C5569">
              <w:rPr>
                <w:rFonts w:ascii="Corbel" w:hAnsi="Corbel" w:cs="DejaVuSans"/>
                <w:sz w:val="24"/>
                <w:szCs w:val="24"/>
                <w:lang w:eastAsia="pl-PL"/>
              </w:rPr>
              <w:t>. (</w:t>
            </w:r>
            <w:r w:rsidR="008C5569" w:rsidRPr="00EE6493">
              <w:rPr>
                <w:rFonts w:ascii="Corbel" w:hAnsi="Corbel" w:cs="DejaVuSans"/>
                <w:sz w:val="24"/>
                <w:szCs w:val="24"/>
                <w:lang w:eastAsia="pl-PL"/>
              </w:rPr>
              <w:t>2014</w:t>
            </w:r>
            <w:r w:rsidR="008C556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). </w:t>
            </w:r>
            <w:r w:rsidR="005A5AE6" w:rsidRPr="001768B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Pedagogika społeczna: zarys problematyki</w:t>
            </w:r>
            <w:r w:rsidR="005A5AE6" w:rsidRPr="001768BE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="00EE649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5A5AE6" w:rsidRPr="00EE6493">
              <w:rPr>
                <w:rFonts w:ascii="Corbel" w:hAnsi="Corbel" w:cs="DejaVuSans"/>
                <w:sz w:val="24"/>
                <w:szCs w:val="24"/>
                <w:lang w:eastAsia="pl-PL"/>
              </w:rPr>
              <w:t>Kraków</w:t>
            </w:r>
            <w:r w:rsidR="00C277E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: </w:t>
            </w:r>
            <w:r w:rsidR="00C277E3" w:rsidRPr="00C277E3">
              <w:rPr>
                <w:rFonts w:ascii="Corbel" w:hAnsi="Corbel" w:cs="DejaVuSans"/>
                <w:sz w:val="24"/>
                <w:szCs w:val="24"/>
                <w:lang w:eastAsia="pl-PL"/>
              </w:rPr>
              <w:t>Oficyna Wydawnicza "Impuls"</w:t>
            </w:r>
            <w:r w:rsidR="00783E4C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14:paraId="66A16E79" w14:textId="548CDFA5" w:rsidR="005A5AE6" w:rsidRPr="005A5AE6" w:rsidRDefault="008C5569" w:rsidP="005A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TimesNewRomanPS-ItalicMT"/>
                <w:sz w:val="24"/>
                <w:szCs w:val="24"/>
                <w:lang w:eastAsia="pl-PL"/>
              </w:rPr>
              <w:t>2</w:t>
            </w:r>
            <w:r w:rsidR="005A5AE6" w:rsidRPr="005A5AE6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="005A5AE6"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Marynowicz</w:t>
            </w:r>
            <w:proofErr w:type="spellEnd"/>
            <w:r w:rsidR="005A5AE6"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-Hetka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="005A5AE6"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E.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</w:t>
            </w: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2006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). </w:t>
            </w:r>
            <w:r w:rsidR="005A5AE6" w:rsidRPr="00176A69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Pedagogika społeczna. Podręcznik</w:t>
            </w:r>
            <w:r w:rsidR="00EE6493" w:rsidRPr="00176A69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 </w:t>
            </w:r>
            <w:r w:rsidR="005A5AE6" w:rsidRPr="00176A69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akademicki</w:t>
            </w:r>
            <w:r w:rsidR="005A5AE6"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, t. 1. Warszawa</w:t>
            </w:r>
            <w:r w:rsidR="008E0BD8">
              <w:rPr>
                <w:rFonts w:ascii="Corbel" w:hAnsi="Corbel" w:cs="DejaVuSans"/>
                <w:sz w:val="24"/>
                <w:szCs w:val="24"/>
                <w:lang w:eastAsia="pl-PL"/>
              </w:rPr>
              <w:t>: Wydawnictwo PWN.</w:t>
            </w:r>
          </w:p>
          <w:p w14:paraId="5A181396" w14:textId="7E68E315" w:rsidR="005A5AE6" w:rsidRPr="005A5AE6" w:rsidRDefault="008C5569" w:rsidP="005A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TimesNewRomanPS-ItalicMT"/>
                <w:sz w:val="24"/>
                <w:szCs w:val="24"/>
                <w:lang w:eastAsia="pl-PL"/>
              </w:rPr>
              <w:lastRenderedPageBreak/>
              <w:t>3</w:t>
            </w:r>
            <w:r w:rsidR="005A5AE6" w:rsidRPr="005A5AE6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Marynowicz</w:t>
            </w:r>
            <w:proofErr w:type="spellEnd"/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-Hetka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E.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033B18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(red.)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(</w:t>
            </w: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200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7). </w:t>
            </w:r>
            <w:r w:rsidR="005A5AE6" w:rsidRPr="005A5AE6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Pedagogika społeczna. Podręcznik akademicki</w:t>
            </w:r>
            <w:r w:rsidR="005A5AE6"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, t. 2, Warszawa</w:t>
            </w:r>
            <w:r w:rsidR="00C53BA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: </w:t>
            </w:r>
            <w:r w:rsidR="00226C03">
              <w:rPr>
                <w:rFonts w:ascii="Corbel" w:hAnsi="Corbel" w:cs="DejaVuSans"/>
                <w:sz w:val="24"/>
                <w:szCs w:val="24"/>
                <w:lang w:eastAsia="pl-PL"/>
              </w:rPr>
              <w:t>Wydawnictwo</w:t>
            </w:r>
            <w:r w:rsidR="00C53BA3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PWN.</w:t>
            </w:r>
          </w:p>
          <w:p w14:paraId="68B45674" w14:textId="63AA8D9F" w:rsidR="005A5AE6" w:rsidRDefault="008C5569" w:rsidP="005A5AE6">
            <w:pPr>
              <w:pStyle w:val="Punktygwne"/>
              <w:spacing w:before="0" w:after="0"/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 w:cs="TimesNewRomanPS-ItalicMT"/>
                <w:b w:val="0"/>
                <w:szCs w:val="24"/>
                <w:lang w:eastAsia="pl-PL"/>
              </w:rPr>
              <w:t>4</w:t>
            </w:r>
            <w:r w:rsidR="005A5AE6" w:rsidRPr="005A5AE6">
              <w:rPr>
                <w:rFonts w:ascii="Corbel" w:hAnsi="Corbel" w:cs="TimesNewRomanPS-ItalicMT"/>
                <w:b w:val="0"/>
                <w:i/>
                <w:iCs/>
                <w:szCs w:val="24"/>
                <w:lang w:eastAsia="pl-PL"/>
              </w:rPr>
              <w:t xml:space="preserve">. </w:t>
            </w:r>
            <w:r w:rsidRPr="001768BE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Pilch</w:t>
            </w:r>
            <w:r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,</w:t>
            </w:r>
            <w:r w:rsidRPr="001768BE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 xml:space="preserve"> T.</w:t>
            </w:r>
            <w:r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 xml:space="preserve">, </w:t>
            </w:r>
            <w:r w:rsidRPr="001768BE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Lepalczyk</w:t>
            </w:r>
            <w:r w:rsidRPr="001768BE">
              <w:rPr>
                <w:rFonts w:ascii="Corbel" w:hAnsi="Corbel" w:cs="DejaVuSans-Oblique"/>
                <w:b w:val="0"/>
                <w:i/>
                <w:iCs/>
                <w:smallCaps w:val="0"/>
                <w:szCs w:val="24"/>
                <w:lang w:eastAsia="pl-PL"/>
              </w:rPr>
              <w:t xml:space="preserve"> </w:t>
            </w:r>
            <w:r w:rsidRPr="001768BE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I.</w:t>
            </w:r>
            <w:r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 xml:space="preserve"> (</w:t>
            </w:r>
            <w:r w:rsidRPr="001768BE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red.</w:t>
            </w:r>
            <w:r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)</w:t>
            </w:r>
            <w:r w:rsidRPr="001768BE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 xml:space="preserve"> </w:t>
            </w:r>
            <w:r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(</w:t>
            </w:r>
            <w:r w:rsidRPr="001768BE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2003</w:t>
            </w:r>
            <w:r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 xml:space="preserve">). </w:t>
            </w:r>
            <w:r w:rsidR="005A5AE6" w:rsidRPr="001768BE">
              <w:rPr>
                <w:rFonts w:ascii="Corbel" w:hAnsi="Corbel" w:cs="DejaVuSans-Oblique"/>
                <w:b w:val="0"/>
                <w:i/>
                <w:iCs/>
                <w:smallCaps w:val="0"/>
                <w:szCs w:val="24"/>
                <w:lang w:eastAsia="pl-PL"/>
              </w:rPr>
              <w:t xml:space="preserve">Pedagogika społeczna, </w:t>
            </w:r>
            <w:r w:rsidR="005A5AE6" w:rsidRPr="001768BE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Warszawa</w:t>
            </w:r>
            <w:r w:rsidR="00AB590B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: Wydawnictwo Żak.</w:t>
            </w:r>
          </w:p>
          <w:p w14:paraId="69658EBC" w14:textId="79D7A825" w:rsidR="00176A69" w:rsidRPr="00176A69" w:rsidRDefault="00176A69" w:rsidP="00176A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5A5AE6" w14:paraId="4D1ADFFD" w14:textId="77777777" w:rsidTr="00EE6493">
        <w:trPr>
          <w:trHeight w:val="397"/>
        </w:trPr>
        <w:tc>
          <w:tcPr>
            <w:tcW w:w="9923" w:type="dxa"/>
          </w:tcPr>
          <w:p w14:paraId="711477D9" w14:textId="77777777" w:rsidR="00F85D8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5AE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9958AF5" w14:textId="5AD6DA42" w:rsidR="00B61236" w:rsidRDefault="00387A2D" w:rsidP="005A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1</w:t>
            </w:r>
            <w:r w:rsidR="00F85D8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. </w:t>
            </w:r>
            <w:r w:rsidR="00B61236">
              <w:rPr>
                <w:rFonts w:ascii="Corbel" w:hAnsi="Corbel" w:cs="DejaVuSans"/>
                <w:sz w:val="24"/>
                <w:szCs w:val="24"/>
                <w:lang w:eastAsia="pl-PL"/>
              </w:rPr>
              <w:t>Radziewicz-Winnicki, A. (2008). Pedagogika społeczna. Warszawa</w:t>
            </w:r>
            <w:r w:rsidR="00F700C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: Wydawnictwa </w:t>
            </w:r>
            <w:proofErr w:type="spellStart"/>
            <w:r w:rsidR="00F700C7">
              <w:rPr>
                <w:rFonts w:ascii="Corbel" w:hAnsi="Corbel" w:cs="DejaVuSans"/>
                <w:sz w:val="24"/>
                <w:szCs w:val="24"/>
                <w:lang w:eastAsia="pl-PL"/>
              </w:rPr>
              <w:t>AiP</w:t>
            </w:r>
            <w:proofErr w:type="spellEnd"/>
            <w:r w:rsidR="00F700C7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14:paraId="014B6D07" w14:textId="674AF09A" w:rsidR="005A5AE6" w:rsidRPr="00F85D82" w:rsidRDefault="00B61236" w:rsidP="005A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C96F50">
              <w:rPr>
                <w:rFonts w:ascii="Corbel" w:hAnsi="Corbel" w:cs="DejaVuSans"/>
                <w:sz w:val="24"/>
                <w:szCs w:val="24"/>
                <w:lang w:val="en-GB" w:eastAsia="pl-PL"/>
              </w:rPr>
              <w:t xml:space="preserve">2. </w:t>
            </w:r>
            <w:proofErr w:type="spellStart"/>
            <w:r w:rsidR="00F85D82" w:rsidRPr="00C96F50">
              <w:rPr>
                <w:rFonts w:ascii="Corbel" w:hAnsi="Corbel" w:cs="DejaVuSans"/>
                <w:sz w:val="24"/>
                <w:szCs w:val="24"/>
                <w:lang w:val="en-GB" w:eastAsia="pl-PL"/>
              </w:rPr>
              <w:t>Danilewicz</w:t>
            </w:r>
            <w:proofErr w:type="spellEnd"/>
            <w:r w:rsidR="00F85D82" w:rsidRPr="00C96F50">
              <w:rPr>
                <w:rFonts w:ascii="Corbel" w:hAnsi="Corbel" w:cs="DejaVuSans"/>
                <w:sz w:val="24"/>
                <w:szCs w:val="24"/>
                <w:lang w:val="en-GB" w:eastAsia="pl-PL"/>
              </w:rPr>
              <w:t xml:space="preserve">, W. </w:t>
            </w:r>
            <w:proofErr w:type="spellStart"/>
            <w:r w:rsidR="00F85D82" w:rsidRPr="00C96F50">
              <w:rPr>
                <w:rFonts w:ascii="Corbel" w:hAnsi="Corbel" w:cs="DejaVuSans"/>
                <w:sz w:val="24"/>
                <w:szCs w:val="24"/>
                <w:lang w:val="en-GB" w:eastAsia="pl-PL"/>
              </w:rPr>
              <w:t>Theiss</w:t>
            </w:r>
            <w:proofErr w:type="spellEnd"/>
            <w:r w:rsidR="00F85D82" w:rsidRPr="00C96F50">
              <w:rPr>
                <w:rFonts w:ascii="Corbel" w:hAnsi="Corbel" w:cs="DejaVuSans"/>
                <w:sz w:val="24"/>
                <w:szCs w:val="24"/>
                <w:lang w:val="en-GB" w:eastAsia="pl-PL"/>
              </w:rPr>
              <w:t xml:space="preserve">, W. (red.) </w:t>
            </w:r>
            <w:r w:rsidR="00F85D82">
              <w:rPr>
                <w:rFonts w:ascii="Corbel" w:hAnsi="Corbel" w:cs="DejaVuSans"/>
                <w:sz w:val="24"/>
                <w:szCs w:val="24"/>
                <w:lang w:eastAsia="pl-PL"/>
              </w:rPr>
              <w:t>(</w:t>
            </w:r>
            <w:r w:rsidR="00F85D82"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2014</w:t>
            </w:r>
            <w:r w:rsidR="00F85D8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). </w:t>
            </w:r>
            <w:r w:rsidR="005A5AE6" w:rsidRPr="005A5AE6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Pedagogika społeczna wobec zagrożeń człowieka i idei</w:t>
            </w:r>
          </w:p>
          <w:p w14:paraId="45A24E4E" w14:textId="473C0A27" w:rsidR="005A5AE6" w:rsidRPr="005A5AE6" w:rsidRDefault="005A5AE6" w:rsidP="005A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A5AE6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sprawiedliwości społecznej</w:t>
            </w:r>
            <w:r w:rsidR="00F85D82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.</w:t>
            </w: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Warszawa</w:t>
            </w:r>
            <w:r w:rsidR="008D4BB5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: </w:t>
            </w:r>
            <w:r w:rsidR="008D4BB5" w:rsidRPr="008D4BB5">
              <w:rPr>
                <w:rFonts w:ascii="Corbel" w:hAnsi="Corbel" w:cs="DejaVuSans"/>
                <w:sz w:val="24"/>
                <w:szCs w:val="24"/>
                <w:lang w:eastAsia="pl-PL"/>
              </w:rPr>
              <w:t>Wydawnictwo Akademickie Żak</w:t>
            </w:r>
            <w:r w:rsidR="008D4BB5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</w:p>
          <w:p w14:paraId="79F33A9F" w14:textId="134272B7" w:rsidR="005A5AE6" w:rsidRDefault="00B61236" w:rsidP="00B6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TimesNewRomanPSMT"/>
                <w:sz w:val="24"/>
                <w:szCs w:val="24"/>
                <w:lang w:eastAsia="pl-PL"/>
              </w:rPr>
              <w:t>3</w:t>
            </w:r>
            <w:r w:rsidR="005A5AE6" w:rsidRPr="005A5AE6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. </w:t>
            </w: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Czajkowska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– </w:t>
            </w:r>
            <w:proofErr w:type="spellStart"/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Ziobrowska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 (red.) (</w:t>
            </w:r>
            <w:r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201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5). </w:t>
            </w:r>
            <w:r w:rsidRPr="005A5AE6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5A5AE6" w:rsidRPr="005A5AE6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Pedagogika społeczna: wybrane zagadnienia : podręcznik dla</w:t>
            </w:r>
            <w:r w:rsidR="00387A2D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5A5AE6" w:rsidRPr="005A5AE6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studentów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. </w:t>
            </w:r>
            <w:r w:rsidR="005A5AE6" w:rsidRPr="005A5AE6">
              <w:rPr>
                <w:rFonts w:ascii="Corbel" w:hAnsi="Corbel" w:cs="DejaVuSans"/>
                <w:sz w:val="24"/>
                <w:szCs w:val="24"/>
                <w:lang w:eastAsia="pl-PL"/>
              </w:rPr>
              <w:t>Poznań</w:t>
            </w:r>
            <w:r w:rsidR="00236B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: </w:t>
            </w:r>
            <w:r w:rsidR="00F313D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WSTHK dla </w:t>
            </w:r>
            <w:proofErr w:type="spellStart"/>
            <w:r w:rsidR="00F313DC">
              <w:rPr>
                <w:rFonts w:ascii="Corbel" w:hAnsi="Corbel" w:cs="DejaVuSans"/>
                <w:sz w:val="24"/>
                <w:szCs w:val="24"/>
                <w:lang w:eastAsia="pl-PL"/>
              </w:rPr>
              <w:t>E</w:t>
            </w:r>
            <w:r w:rsidR="00560193">
              <w:rPr>
                <w:rFonts w:ascii="Corbel" w:hAnsi="Corbel" w:cs="DejaVuSans"/>
                <w:sz w:val="24"/>
                <w:szCs w:val="24"/>
                <w:lang w:eastAsia="pl-PL"/>
              </w:rPr>
              <w:t>w</w:t>
            </w:r>
            <w:r w:rsidR="00F313DC">
              <w:rPr>
                <w:rFonts w:ascii="Corbel" w:hAnsi="Corbel" w:cs="DejaVuSans"/>
                <w:sz w:val="24"/>
                <w:szCs w:val="24"/>
                <w:lang w:eastAsia="pl-PL"/>
              </w:rPr>
              <w:t>P</w:t>
            </w:r>
            <w:proofErr w:type="spellEnd"/>
            <w:r w:rsidR="00F313DC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  <w:r w:rsidR="00F85D8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</w:p>
          <w:p w14:paraId="6503364E" w14:textId="5D6E0E02" w:rsidR="00B61236" w:rsidRPr="00033B18" w:rsidRDefault="00B61236" w:rsidP="00B6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33B18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4. </w:t>
            </w:r>
            <w:proofErr w:type="spellStart"/>
            <w:r w:rsidRPr="00033B18">
              <w:rPr>
                <w:rFonts w:ascii="Corbel" w:hAnsi="Corbel" w:cs="DejaVuSans"/>
                <w:sz w:val="24"/>
                <w:szCs w:val="24"/>
                <w:lang w:eastAsia="pl-PL"/>
              </w:rPr>
              <w:t>Szempruch</w:t>
            </w:r>
            <w:proofErr w:type="spellEnd"/>
            <w:r w:rsidRPr="00033B18">
              <w:rPr>
                <w:rFonts w:ascii="Corbel" w:hAnsi="Corbel" w:cs="DejaVuSans"/>
                <w:sz w:val="24"/>
                <w:szCs w:val="24"/>
                <w:lang w:eastAsia="pl-PL"/>
              </w:rPr>
              <w:t>, J. (</w:t>
            </w:r>
            <w:r w:rsidRPr="00033B18">
              <w:rPr>
                <w:rFonts w:ascii="Corbel" w:hAnsi="Corbel"/>
                <w:sz w:val="24"/>
                <w:szCs w:val="24"/>
              </w:rPr>
              <w:t xml:space="preserve">2012). </w:t>
            </w:r>
            <w:r w:rsidRPr="00033B18">
              <w:rPr>
                <w:rFonts w:ascii="Corbel" w:hAnsi="Corbel"/>
                <w:i/>
                <w:sz w:val="24"/>
                <w:szCs w:val="24"/>
              </w:rPr>
              <w:t>Nauczyciel w warunkach zmiany społecznej i edukacyjnej.</w:t>
            </w:r>
            <w:r w:rsidRPr="00033B18">
              <w:rPr>
                <w:rFonts w:ascii="Corbel" w:hAnsi="Corbel"/>
                <w:sz w:val="24"/>
                <w:szCs w:val="24"/>
              </w:rPr>
              <w:t xml:space="preserve"> Kraków</w:t>
            </w:r>
            <w:r w:rsidR="006E0C7F">
              <w:rPr>
                <w:rFonts w:ascii="Corbel" w:hAnsi="Corbel"/>
                <w:sz w:val="24"/>
                <w:szCs w:val="24"/>
              </w:rPr>
              <w:t xml:space="preserve">: </w:t>
            </w:r>
            <w:r w:rsidR="006E0C7F" w:rsidRPr="006E0C7F">
              <w:rPr>
                <w:rFonts w:ascii="Corbel" w:hAnsi="Corbel"/>
                <w:sz w:val="24"/>
                <w:szCs w:val="24"/>
              </w:rPr>
              <w:t>Oficyna Wydawnicza "Impuls"</w:t>
            </w:r>
            <w:r w:rsidR="006E0C7F">
              <w:rPr>
                <w:rFonts w:ascii="Corbel" w:hAnsi="Corbel"/>
                <w:sz w:val="24"/>
                <w:szCs w:val="24"/>
              </w:rPr>
              <w:t>.</w:t>
            </w:r>
          </w:p>
          <w:p w14:paraId="486B07E6" w14:textId="6D92C5B4" w:rsidR="00B61236" w:rsidRPr="00B61236" w:rsidRDefault="00B61236" w:rsidP="00B6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033B18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5. Dyrda. M. J. (2013). </w:t>
            </w:r>
            <w:r w:rsidRPr="00033B18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Pedagogika społeczna: wychowanie dla tworzenia kapitału.</w:t>
            </w:r>
            <w:r w:rsidRPr="00033B18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Siedlce</w:t>
            </w:r>
            <w:r w:rsidR="00193765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</w:tbl>
    <w:p w14:paraId="66B37399" w14:textId="77777777" w:rsidR="00041DFA" w:rsidRDefault="00041DFA" w:rsidP="00FB49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3103ED" w14:textId="000F516D" w:rsidR="0085747A" w:rsidRPr="005A5AE6" w:rsidRDefault="0085747A" w:rsidP="00FB498B">
      <w:pPr>
        <w:pStyle w:val="Punktygwne"/>
        <w:spacing w:before="0" w:after="0"/>
        <w:rPr>
          <w:rFonts w:ascii="Corbel" w:hAnsi="Corbel"/>
          <w:szCs w:val="24"/>
        </w:rPr>
      </w:pPr>
      <w:r w:rsidRPr="005A5AE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A5AE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E06BC" w14:textId="77777777" w:rsidR="00DE1FAE" w:rsidRDefault="00DE1FAE" w:rsidP="00C16ABF">
      <w:pPr>
        <w:spacing w:after="0" w:line="240" w:lineRule="auto"/>
      </w:pPr>
      <w:r>
        <w:separator/>
      </w:r>
    </w:p>
  </w:endnote>
  <w:endnote w:type="continuationSeparator" w:id="0">
    <w:p w14:paraId="5677990F" w14:textId="77777777" w:rsidR="00DE1FAE" w:rsidRDefault="00DE1FA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-Obliqu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2D4DB" w14:textId="77777777" w:rsidR="00DE1FAE" w:rsidRDefault="00DE1FAE" w:rsidP="00C16ABF">
      <w:pPr>
        <w:spacing w:after="0" w:line="240" w:lineRule="auto"/>
      </w:pPr>
      <w:r>
        <w:separator/>
      </w:r>
    </w:p>
  </w:footnote>
  <w:footnote w:type="continuationSeparator" w:id="0">
    <w:p w14:paraId="06C1A354" w14:textId="77777777" w:rsidR="00DE1FAE" w:rsidRDefault="00DE1FAE" w:rsidP="00C16ABF">
      <w:pPr>
        <w:spacing w:after="0" w:line="240" w:lineRule="auto"/>
      </w:pPr>
      <w:r>
        <w:continuationSeparator/>
      </w:r>
    </w:p>
  </w:footnote>
  <w:footnote w:id="1">
    <w:p w14:paraId="07E0515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4C44"/>
    <w:multiLevelType w:val="hybridMultilevel"/>
    <w:tmpl w:val="990853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62009"/>
    <w:multiLevelType w:val="hybridMultilevel"/>
    <w:tmpl w:val="8A78849A"/>
    <w:lvl w:ilvl="0" w:tplc="EE1653CE">
      <w:start w:val="1"/>
      <w:numFmt w:val="decimal"/>
      <w:lvlText w:val="%1."/>
      <w:lvlJc w:val="left"/>
      <w:pPr>
        <w:ind w:left="720" w:hanging="360"/>
      </w:pPr>
      <w:rPr>
        <w:rFonts w:ascii="DejaVuSans" w:hAnsi="DejaVuSans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A0F97"/>
    <w:multiLevelType w:val="hybridMultilevel"/>
    <w:tmpl w:val="8A78849A"/>
    <w:lvl w:ilvl="0" w:tplc="EE1653CE">
      <w:start w:val="1"/>
      <w:numFmt w:val="decimal"/>
      <w:lvlText w:val="%1."/>
      <w:lvlJc w:val="left"/>
      <w:pPr>
        <w:ind w:left="720" w:hanging="360"/>
      </w:pPr>
      <w:rPr>
        <w:rFonts w:ascii="DejaVuSans" w:hAnsi="DejaVuSans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A5B3B"/>
    <w:multiLevelType w:val="hybridMultilevel"/>
    <w:tmpl w:val="8A78849A"/>
    <w:lvl w:ilvl="0" w:tplc="EE1653CE">
      <w:start w:val="1"/>
      <w:numFmt w:val="decimal"/>
      <w:lvlText w:val="%1."/>
      <w:lvlJc w:val="left"/>
      <w:pPr>
        <w:ind w:left="720" w:hanging="360"/>
      </w:pPr>
      <w:rPr>
        <w:rFonts w:ascii="DejaVuSans" w:hAnsi="DejaVuSans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F975A5"/>
    <w:multiLevelType w:val="hybridMultilevel"/>
    <w:tmpl w:val="F9223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1339"/>
    <w:multiLevelType w:val="hybridMultilevel"/>
    <w:tmpl w:val="8A78849A"/>
    <w:lvl w:ilvl="0" w:tplc="EE1653CE">
      <w:start w:val="1"/>
      <w:numFmt w:val="decimal"/>
      <w:lvlText w:val="%1."/>
      <w:lvlJc w:val="left"/>
      <w:pPr>
        <w:ind w:left="720" w:hanging="360"/>
      </w:pPr>
      <w:rPr>
        <w:rFonts w:ascii="DejaVuSans" w:hAnsi="DejaVuSans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87E6C"/>
    <w:multiLevelType w:val="hybridMultilevel"/>
    <w:tmpl w:val="8A78849A"/>
    <w:lvl w:ilvl="0" w:tplc="EE1653CE">
      <w:start w:val="1"/>
      <w:numFmt w:val="decimal"/>
      <w:lvlText w:val="%1."/>
      <w:lvlJc w:val="left"/>
      <w:pPr>
        <w:ind w:left="720" w:hanging="360"/>
      </w:pPr>
      <w:rPr>
        <w:rFonts w:ascii="DejaVuSans" w:hAnsi="DejaVuSans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1322F"/>
    <w:multiLevelType w:val="hybridMultilevel"/>
    <w:tmpl w:val="8A78849A"/>
    <w:lvl w:ilvl="0" w:tplc="EE1653CE">
      <w:start w:val="1"/>
      <w:numFmt w:val="decimal"/>
      <w:lvlText w:val="%1."/>
      <w:lvlJc w:val="left"/>
      <w:pPr>
        <w:ind w:left="720" w:hanging="360"/>
      </w:pPr>
      <w:rPr>
        <w:rFonts w:ascii="DejaVuSans" w:hAnsi="DejaVuSans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1C572E"/>
    <w:multiLevelType w:val="hybridMultilevel"/>
    <w:tmpl w:val="8A78849A"/>
    <w:lvl w:ilvl="0" w:tplc="EE1653CE">
      <w:start w:val="1"/>
      <w:numFmt w:val="decimal"/>
      <w:lvlText w:val="%1."/>
      <w:lvlJc w:val="left"/>
      <w:pPr>
        <w:ind w:left="720" w:hanging="360"/>
      </w:pPr>
      <w:rPr>
        <w:rFonts w:ascii="DejaVuSans" w:hAnsi="DejaVuSans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4FDC"/>
    <w:multiLevelType w:val="hybridMultilevel"/>
    <w:tmpl w:val="8A78849A"/>
    <w:lvl w:ilvl="0" w:tplc="EE1653CE">
      <w:start w:val="1"/>
      <w:numFmt w:val="decimal"/>
      <w:lvlText w:val="%1."/>
      <w:lvlJc w:val="left"/>
      <w:pPr>
        <w:ind w:left="720" w:hanging="360"/>
      </w:pPr>
      <w:rPr>
        <w:rFonts w:ascii="DejaVuSans" w:hAnsi="DejaVuSans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4E1039"/>
    <w:multiLevelType w:val="hybridMultilevel"/>
    <w:tmpl w:val="8A78849A"/>
    <w:lvl w:ilvl="0" w:tplc="EE1653CE">
      <w:start w:val="1"/>
      <w:numFmt w:val="decimal"/>
      <w:lvlText w:val="%1."/>
      <w:lvlJc w:val="left"/>
      <w:pPr>
        <w:ind w:left="720" w:hanging="360"/>
      </w:pPr>
      <w:rPr>
        <w:rFonts w:ascii="DejaVuSans" w:hAnsi="DejaVuSans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80381"/>
    <w:multiLevelType w:val="hybridMultilevel"/>
    <w:tmpl w:val="8A78849A"/>
    <w:lvl w:ilvl="0" w:tplc="EE1653CE">
      <w:start w:val="1"/>
      <w:numFmt w:val="decimal"/>
      <w:lvlText w:val="%1."/>
      <w:lvlJc w:val="left"/>
      <w:pPr>
        <w:ind w:left="720" w:hanging="360"/>
      </w:pPr>
      <w:rPr>
        <w:rFonts w:ascii="DejaVuSans" w:hAnsi="DejaVuSans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A39A6"/>
    <w:multiLevelType w:val="hybridMultilevel"/>
    <w:tmpl w:val="8A78849A"/>
    <w:lvl w:ilvl="0" w:tplc="EE1653CE">
      <w:start w:val="1"/>
      <w:numFmt w:val="decimal"/>
      <w:lvlText w:val="%1."/>
      <w:lvlJc w:val="left"/>
      <w:pPr>
        <w:ind w:left="720" w:hanging="360"/>
      </w:pPr>
      <w:rPr>
        <w:rFonts w:ascii="DejaVuSans" w:hAnsi="DejaVuSans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E5F77"/>
    <w:multiLevelType w:val="hybridMultilevel"/>
    <w:tmpl w:val="F19E0346"/>
    <w:lvl w:ilvl="0" w:tplc="D62C0EB2">
      <w:start w:val="1"/>
      <w:numFmt w:val="decimal"/>
      <w:lvlText w:val="%1."/>
      <w:lvlJc w:val="left"/>
      <w:pPr>
        <w:ind w:left="720" w:hanging="360"/>
      </w:pPr>
      <w:rPr>
        <w:rFonts w:ascii="Corbel" w:hAnsi="Corbel"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4"/>
  </w:num>
  <w:num w:numId="5">
    <w:abstractNumId w:val="6"/>
  </w:num>
  <w:num w:numId="6">
    <w:abstractNumId w:val="10"/>
  </w:num>
  <w:num w:numId="7">
    <w:abstractNumId w:val="9"/>
  </w:num>
  <w:num w:numId="8">
    <w:abstractNumId w:val="8"/>
  </w:num>
  <w:num w:numId="9">
    <w:abstractNumId w:val="12"/>
  </w:num>
  <w:num w:numId="10">
    <w:abstractNumId w:val="13"/>
  </w:num>
  <w:num w:numId="11">
    <w:abstractNumId w:val="11"/>
  </w:num>
  <w:num w:numId="12">
    <w:abstractNumId w:val="1"/>
  </w:num>
  <w:num w:numId="13">
    <w:abstractNumId w:val="2"/>
  </w:num>
  <w:num w:numId="14">
    <w:abstractNumId w:val="7"/>
  </w:num>
  <w:num w:numId="1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F77"/>
    <w:rsid w:val="00022ECE"/>
    <w:rsid w:val="00033B18"/>
    <w:rsid w:val="00034A6A"/>
    <w:rsid w:val="00041DFA"/>
    <w:rsid w:val="00042A51"/>
    <w:rsid w:val="00042D2E"/>
    <w:rsid w:val="00044C82"/>
    <w:rsid w:val="00056388"/>
    <w:rsid w:val="00063A45"/>
    <w:rsid w:val="00070A3F"/>
    <w:rsid w:val="00070ED6"/>
    <w:rsid w:val="000742DC"/>
    <w:rsid w:val="00084C12"/>
    <w:rsid w:val="0009462C"/>
    <w:rsid w:val="00094B12"/>
    <w:rsid w:val="00096C46"/>
    <w:rsid w:val="000A1241"/>
    <w:rsid w:val="000A296F"/>
    <w:rsid w:val="000A2A28"/>
    <w:rsid w:val="000A3CDF"/>
    <w:rsid w:val="000B192D"/>
    <w:rsid w:val="000B28EE"/>
    <w:rsid w:val="000B3E37"/>
    <w:rsid w:val="000C0ECF"/>
    <w:rsid w:val="000D04B0"/>
    <w:rsid w:val="000F1C57"/>
    <w:rsid w:val="000F5615"/>
    <w:rsid w:val="00124BFF"/>
    <w:rsid w:val="0012560E"/>
    <w:rsid w:val="00127108"/>
    <w:rsid w:val="00134B13"/>
    <w:rsid w:val="00142AA2"/>
    <w:rsid w:val="00143D2A"/>
    <w:rsid w:val="00145224"/>
    <w:rsid w:val="00146BC0"/>
    <w:rsid w:val="00153C41"/>
    <w:rsid w:val="00154381"/>
    <w:rsid w:val="00163C30"/>
    <w:rsid w:val="001640A7"/>
    <w:rsid w:val="00164FA7"/>
    <w:rsid w:val="00166A03"/>
    <w:rsid w:val="00166D38"/>
    <w:rsid w:val="001718A7"/>
    <w:rsid w:val="001737CF"/>
    <w:rsid w:val="00176083"/>
    <w:rsid w:val="001768BE"/>
    <w:rsid w:val="00176A69"/>
    <w:rsid w:val="00192F37"/>
    <w:rsid w:val="00193765"/>
    <w:rsid w:val="001A70D2"/>
    <w:rsid w:val="001B381A"/>
    <w:rsid w:val="001D657B"/>
    <w:rsid w:val="001D7B54"/>
    <w:rsid w:val="001E0209"/>
    <w:rsid w:val="001F2CA2"/>
    <w:rsid w:val="002144C0"/>
    <w:rsid w:val="00220A47"/>
    <w:rsid w:val="00221446"/>
    <w:rsid w:val="0022477D"/>
    <w:rsid w:val="00226C03"/>
    <w:rsid w:val="002278A9"/>
    <w:rsid w:val="002336F9"/>
    <w:rsid w:val="00236BB4"/>
    <w:rsid w:val="0024028F"/>
    <w:rsid w:val="00244ABC"/>
    <w:rsid w:val="00281FF2"/>
    <w:rsid w:val="002857DE"/>
    <w:rsid w:val="00290B80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74A"/>
    <w:rsid w:val="002E2433"/>
    <w:rsid w:val="002F02A3"/>
    <w:rsid w:val="002F3224"/>
    <w:rsid w:val="002F4ABE"/>
    <w:rsid w:val="00300D1E"/>
    <w:rsid w:val="003018BA"/>
    <w:rsid w:val="0030395F"/>
    <w:rsid w:val="00305C92"/>
    <w:rsid w:val="00311DDB"/>
    <w:rsid w:val="003151C5"/>
    <w:rsid w:val="00325F12"/>
    <w:rsid w:val="003343CF"/>
    <w:rsid w:val="003353E6"/>
    <w:rsid w:val="003459D6"/>
    <w:rsid w:val="00346FE9"/>
    <w:rsid w:val="0034759A"/>
    <w:rsid w:val="003503F6"/>
    <w:rsid w:val="003530DD"/>
    <w:rsid w:val="00353BD6"/>
    <w:rsid w:val="00363F78"/>
    <w:rsid w:val="003676C0"/>
    <w:rsid w:val="00375AA3"/>
    <w:rsid w:val="00381D21"/>
    <w:rsid w:val="00387A2D"/>
    <w:rsid w:val="003A0A5B"/>
    <w:rsid w:val="003A1176"/>
    <w:rsid w:val="003A2BE6"/>
    <w:rsid w:val="003C0BAE"/>
    <w:rsid w:val="003C1162"/>
    <w:rsid w:val="003D18A9"/>
    <w:rsid w:val="003D6CE2"/>
    <w:rsid w:val="003E1941"/>
    <w:rsid w:val="003E2FE6"/>
    <w:rsid w:val="003E49D5"/>
    <w:rsid w:val="003F205D"/>
    <w:rsid w:val="003F38C0"/>
    <w:rsid w:val="003F724B"/>
    <w:rsid w:val="00414E3C"/>
    <w:rsid w:val="0042244A"/>
    <w:rsid w:val="0042745A"/>
    <w:rsid w:val="00431D5C"/>
    <w:rsid w:val="004362C6"/>
    <w:rsid w:val="00437FA2"/>
    <w:rsid w:val="00445289"/>
    <w:rsid w:val="00445970"/>
    <w:rsid w:val="00461EFC"/>
    <w:rsid w:val="00463B86"/>
    <w:rsid w:val="004652C2"/>
    <w:rsid w:val="004706D1"/>
    <w:rsid w:val="00471326"/>
    <w:rsid w:val="0047598D"/>
    <w:rsid w:val="00477525"/>
    <w:rsid w:val="004840FD"/>
    <w:rsid w:val="00486C77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2F48"/>
    <w:rsid w:val="00513B6F"/>
    <w:rsid w:val="00517C63"/>
    <w:rsid w:val="005363C4"/>
    <w:rsid w:val="00536413"/>
    <w:rsid w:val="00536BDE"/>
    <w:rsid w:val="00543ACC"/>
    <w:rsid w:val="005446E8"/>
    <w:rsid w:val="00560193"/>
    <w:rsid w:val="0056696D"/>
    <w:rsid w:val="00580011"/>
    <w:rsid w:val="00583A09"/>
    <w:rsid w:val="0059484D"/>
    <w:rsid w:val="005A0855"/>
    <w:rsid w:val="005A3196"/>
    <w:rsid w:val="005A5AE6"/>
    <w:rsid w:val="005C080F"/>
    <w:rsid w:val="005C55E5"/>
    <w:rsid w:val="005C696A"/>
    <w:rsid w:val="005E6E85"/>
    <w:rsid w:val="005E719F"/>
    <w:rsid w:val="005F31D2"/>
    <w:rsid w:val="005F7734"/>
    <w:rsid w:val="0061029B"/>
    <w:rsid w:val="00617230"/>
    <w:rsid w:val="00621CE1"/>
    <w:rsid w:val="0062690D"/>
    <w:rsid w:val="00627FC9"/>
    <w:rsid w:val="00634405"/>
    <w:rsid w:val="00647FA8"/>
    <w:rsid w:val="00650C5F"/>
    <w:rsid w:val="00654934"/>
    <w:rsid w:val="006620D9"/>
    <w:rsid w:val="0067071D"/>
    <w:rsid w:val="00671958"/>
    <w:rsid w:val="00673DFB"/>
    <w:rsid w:val="00675843"/>
    <w:rsid w:val="00682C63"/>
    <w:rsid w:val="00683578"/>
    <w:rsid w:val="00696477"/>
    <w:rsid w:val="006A5642"/>
    <w:rsid w:val="006D050F"/>
    <w:rsid w:val="006D6139"/>
    <w:rsid w:val="006E0C7F"/>
    <w:rsid w:val="006E5D65"/>
    <w:rsid w:val="006E7D9C"/>
    <w:rsid w:val="006F1282"/>
    <w:rsid w:val="006F1FBC"/>
    <w:rsid w:val="006F31E2"/>
    <w:rsid w:val="006F431E"/>
    <w:rsid w:val="00706544"/>
    <w:rsid w:val="0070655B"/>
    <w:rsid w:val="007072BA"/>
    <w:rsid w:val="007120F2"/>
    <w:rsid w:val="0071620A"/>
    <w:rsid w:val="00724677"/>
    <w:rsid w:val="00725459"/>
    <w:rsid w:val="007327BD"/>
    <w:rsid w:val="0073336A"/>
    <w:rsid w:val="00734608"/>
    <w:rsid w:val="00745302"/>
    <w:rsid w:val="007461D6"/>
    <w:rsid w:val="0074658B"/>
    <w:rsid w:val="00746EC8"/>
    <w:rsid w:val="00763BF1"/>
    <w:rsid w:val="00766B01"/>
    <w:rsid w:val="00766FD4"/>
    <w:rsid w:val="0078168C"/>
    <w:rsid w:val="00783E4C"/>
    <w:rsid w:val="00787C2A"/>
    <w:rsid w:val="00790E27"/>
    <w:rsid w:val="0079312B"/>
    <w:rsid w:val="007A4022"/>
    <w:rsid w:val="007A6E6E"/>
    <w:rsid w:val="007C0452"/>
    <w:rsid w:val="007C191F"/>
    <w:rsid w:val="007C3299"/>
    <w:rsid w:val="007C3BCC"/>
    <w:rsid w:val="007C4546"/>
    <w:rsid w:val="007D6E56"/>
    <w:rsid w:val="007F4155"/>
    <w:rsid w:val="0081554D"/>
    <w:rsid w:val="0081707E"/>
    <w:rsid w:val="00841CBC"/>
    <w:rsid w:val="008449B3"/>
    <w:rsid w:val="008552A2"/>
    <w:rsid w:val="0085747A"/>
    <w:rsid w:val="008743FD"/>
    <w:rsid w:val="00874D40"/>
    <w:rsid w:val="008761D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569"/>
    <w:rsid w:val="008D3DFB"/>
    <w:rsid w:val="008D4BB5"/>
    <w:rsid w:val="008E0BD8"/>
    <w:rsid w:val="008E64F4"/>
    <w:rsid w:val="008F12C9"/>
    <w:rsid w:val="008F6E29"/>
    <w:rsid w:val="00916188"/>
    <w:rsid w:val="00922B6A"/>
    <w:rsid w:val="00923D7D"/>
    <w:rsid w:val="00926A6E"/>
    <w:rsid w:val="009508DF"/>
    <w:rsid w:val="00950DAC"/>
    <w:rsid w:val="00954A07"/>
    <w:rsid w:val="00973F1B"/>
    <w:rsid w:val="00997F14"/>
    <w:rsid w:val="009A1656"/>
    <w:rsid w:val="009A1F3B"/>
    <w:rsid w:val="009A78D9"/>
    <w:rsid w:val="009B3446"/>
    <w:rsid w:val="009B4D3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2B5B"/>
    <w:rsid w:val="00A155EE"/>
    <w:rsid w:val="00A2245B"/>
    <w:rsid w:val="00A23C79"/>
    <w:rsid w:val="00A30110"/>
    <w:rsid w:val="00A33FCD"/>
    <w:rsid w:val="00A36899"/>
    <w:rsid w:val="00A371F6"/>
    <w:rsid w:val="00A43BF6"/>
    <w:rsid w:val="00A53FA5"/>
    <w:rsid w:val="00A54817"/>
    <w:rsid w:val="00A601C8"/>
    <w:rsid w:val="00A60799"/>
    <w:rsid w:val="00A84C85"/>
    <w:rsid w:val="00A911B2"/>
    <w:rsid w:val="00A93B4B"/>
    <w:rsid w:val="00A97DE1"/>
    <w:rsid w:val="00AB053C"/>
    <w:rsid w:val="00AB530A"/>
    <w:rsid w:val="00AB590B"/>
    <w:rsid w:val="00AC1D65"/>
    <w:rsid w:val="00AC44B0"/>
    <w:rsid w:val="00AD1146"/>
    <w:rsid w:val="00AD27D3"/>
    <w:rsid w:val="00AD521C"/>
    <w:rsid w:val="00AD66D6"/>
    <w:rsid w:val="00AE1160"/>
    <w:rsid w:val="00AE203C"/>
    <w:rsid w:val="00AE2E74"/>
    <w:rsid w:val="00AE5FCB"/>
    <w:rsid w:val="00AF2C1E"/>
    <w:rsid w:val="00B06142"/>
    <w:rsid w:val="00B135B1"/>
    <w:rsid w:val="00B13AFC"/>
    <w:rsid w:val="00B3130B"/>
    <w:rsid w:val="00B40ADB"/>
    <w:rsid w:val="00B41840"/>
    <w:rsid w:val="00B43B77"/>
    <w:rsid w:val="00B43E80"/>
    <w:rsid w:val="00B607DB"/>
    <w:rsid w:val="00B61236"/>
    <w:rsid w:val="00B66529"/>
    <w:rsid w:val="00B75946"/>
    <w:rsid w:val="00B77310"/>
    <w:rsid w:val="00B8056E"/>
    <w:rsid w:val="00B8125A"/>
    <w:rsid w:val="00B819C8"/>
    <w:rsid w:val="00B82308"/>
    <w:rsid w:val="00B90885"/>
    <w:rsid w:val="00BA0F06"/>
    <w:rsid w:val="00BB520A"/>
    <w:rsid w:val="00BD063E"/>
    <w:rsid w:val="00BD3869"/>
    <w:rsid w:val="00BD66E9"/>
    <w:rsid w:val="00BD6FF4"/>
    <w:rsid w:val="00BF2C41"/>
    <w:rsid w:val="00C058B4"/>
    <w:rsid w:val="00C05F44"/>
    <w:rsid w:val="00C0795C"/>
    <w:rsid w:val="00C131B5"/>
    <w:rsid w:val="00C16ABF"/>
    <w:rsid w:val="00C170AE"/>
    <w:rsid w:val="00C26CB7"/>
    <w:rsid w:val="00C277E3"/>
    <w:rsid w:val="00C324C1"/>
    <w:rsid w:val="00C3475E"/>
    <w:rsid w:val="00C36992"/>
    <w:rsid w:val="00C453C5"/>
    <w:rsid w:val="00C53BA3"/>
    <w:rsid w:val="00C56036"/>
    <w:rsid w:val="00C61DC5"/>
    <w:rsid w:val="00C67E92"/>
    <w:rsid w:val="00C70A26"/>
    <w:rsid w:val="00C766DF"/>
    <w:rsid w:val="00C94B98"/>
    <w:rsid w:val="00C96F50"/>
    <w:rsid w:val="00CA2B96"/>
    <w:rsid w:val="00CA5089"/>
    <w:rsid w:val="00CD6897"/>
    <w:rsid w:val="00CE0871"/>
    <w:rsid w:val="00CE5BAC"/>
    <w:rsid w:val="00CF25BE"/>
    <w:rsid w:val="00CF78ED"/>
    <w:rsid w:val="00D02B25"/>
    <w:rsid w:val="00D02EBA"/>
    <w:rsid w:val="00D17C3C"/>
    <w:rsid w:val="00D26B2C"/>
    <w:rsid w:val="00D352C9"/>
    <w:rsid w:val="00D3693B"/>
    <w:rsid w:val="00D425B2"/>
    <w:rsid w:val="00D428D6"/>
    <w:rsid w:val="00D51B49"/>
    <w:rsid w:val="00D552B2"/>
    <w:rsid w:val="00D608D1"/>
    <w:rsid w:val="00D66511"/>
    <w:rsid w:val="00D66F14"/>
    <w:rsid w:val="00D70608"/>
    <w:rsid w:val="00D74119"/>
    <w:rsid w:val="00D8075B"/>
    <w:rsid w:val="00D8678B"/>
    <w:rsid w:val="00DA2114"/>
    <w:rsid w:val="00DB13D6"/>
    <w:rsid w:val="00DC69D6"/>
    <w:rsid w:val="00DD274B"/>
    <w:rsid w:val="00DE09C0"/>
    <w:rsid w:val="00DE1FAE"/>
    <w:rsid w:val="00DE4A14"/>
    <w:rsid w:val="00DF320D"/>
    <w:rsid w:val="00DF71C8"/>
    <w:rsid w:val="00E027FB"/>
    <w:rsid w:val="00E1272D"/>
    <w:rsid w:val="00E129B8"/>
    <w:rsid w:val="00E21E7D"/>
    <w:rsid w:val="00E22FBC"/>
    <w:rsid w:val="00E24BF5"/>
    <w:rsid w:val="00E25338"/>
    <w:rsid w:val="00E316E1"/>
    <w:rsid w:val="00E31B39"/>
    <w:rsid w:val="00E33D40"/>
    <w:rsid w:val="00E41B52"/>
    <w:rsid w:val="00E51E44"/>
    <w:rsid w:val="00E55BD6"/>
    <w:rsid w:val="00E63348"/>
    <w:rsid w:val="00E742AA"/>
    <w:rsid w:val="00E77E88"/>
    <w:rsid w:val="00E8107D"/>
    <w:rsid w:val="00E960BB"/>
    <w:rsid w:val="00E97BB9"/>
    <w:rsid w:val="00EA2074"/>
    <w:rsid w:val="00EA4832"/>
    <w:rsid w:val="00EA4E9D"/>
    <w:rsid w:val="00EC4899"/>
    <w:rsid w:val="00EC7A93"/>
    <w:rsid w:val="00ED03AB"/>
    <w:rsid w:val="00ED32D2"/>
    <w:rsid w:val="00ED455E"/>
    <w:rsid w:val="00ED636C"/>
    <w:rsid w:val="00EE32DE"/>
    <w:rsid w:val="00EE5457"/>
    <w:rsid w:val="00EE6493"/>
    <w:rsid w:val="00F01D5D"/>
    <w:rsid w:val="00F070AB"/>
    <w:rsid w:val="00F17567"/>
    <w:rsid w:val="00F27A7B"/>
    <w:rsid w:val="00F313DC"/>
    <w:rsid w:val="00F46550"/>
    <w:rsid w:val="00F526AF"/>
    <w:rsid w:val="00F53050"/>
    <w:rsid w:val="00F617C3"/>
    <w:rsid w:val="00F669DB"/>
    <w:rsid w:val="00F700C7"/>
    <w:rsid w:val="00F7066B"/>
    <w:rsid w:val="00F83B28"/>
    <w:rsid w:val="00F85D82"/>
    <w:rsid w:val="00F974DA"/>
    <w:rsid w:val="00FA46E5"/>
    <w:rsid w:val="00FB498B"/>
    <w:rsid w:val="00FB4CE5"/>
    <w:rsid w:val="00FB7DBA"/>
    <w:rsid w:val="00FC1C25"/>
    <w:rsid w:val="00FC3F45"/>
    <w:rsid w:val="00FD1A01"/>
    <w:rsid w:val="00FD503F"/>
    <w:rsid w:val="00FD7589"/>
    <w:rsid w:val="00FE471E"/>
    <w:rsid w:val="00FF016A"/>
    <w:rsid w:val="00FF1401"/>
    <w:rsid w:val="00FF5E7D"/>
    <w:rsid w:val="0406FAA8"/>
    <w:rsid w:val="076F3D20"/>
    <w:rsid w:val="46F1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5A7B2"/>
  <w15:docId w15:val="{3ED3CA26-B739-4D1F-A628-419C4DD5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nak">
    <w:name w:val="Znak"/>
    <w:basedOn w:val="Normalny"/>
    <w:rsid w:val="00A23C7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23C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C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3C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3C3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C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C3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3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1A3A-CBFF-4A0E-9657-0695C6870C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CE48A1-23E3-49F8-A1AF-627D26451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E34204-0979-47ED-AE71-5706B2FAE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D3E070-E1F4-4324-8587-79AF27BCE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1137</Words>
  <Characters>6825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117</cp:revision>
  <cp:lastPrinted>2020-10-26T11:00:00Z</cp:lastPrinted>
  <dcterms:created xsi:type="dcterms:W3CDTF">2021-09-13T19:17:00Z</dcterms:created>
  <dcterms:modified xsi:type="dcterms:W3CDTF">2022-11-16T08:29:00Z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